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Pr="002953A7" w:rsidRDefault="00B760DD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B760DD" w:rsidRPr="00D0561F" w:rsidRDefault="00B760DD" w:rsidP="004217F2">
      <w:pPr>
        <w:contextualSpacing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543B48">
      <w:pPr>
        <w:contextualSpacing/>
        <w:jc w:val="center"/>
        <w:outlineLvl w:val="0"/>
        <w:rPr>
          <w:bCs/>
          <w:spacing w:val="-4"/>
          <w:sz w:val="28"/>
        </w:rPr>
      </w:pPr>
      <w:r>
        <w:rPr>
          <w:b/>
          <w:sz w:val="28"/>
          <w:szCs w:val="28"/>
        </w:rPr>
        <w:t xml:space="preserve">ПРОЕКТ  </w:t>
      </w:r>
      <w:r w:rsidRPr="00D0561F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B760DD" w:rsidRDefault="00B760DD" w:rsidP="002953A7">
      <w:pPr>
        <w:spacing w:line="276" w:lineRule="auto"/>
        <w:jc w:val="center"/>
        <w:rPr>
          <w:b/>
          <w:sz w:val="28"/>
          <w:szCs w:val="28"/>
        </w:rPr>
      </w:pPr>
      <w:r w:rsidRPr="00D0561F">
        <w:rPr>
          <w:b/>
          <w:sz w:val="28"/>
          <w:szCs w:val="28"/>
        </w:rPr>
        <w:t xml:space="preserve">комплексного развития транспортной инфраструктуры </w:t>
      </w:r>
    </w:p>
    <w:p w:rsidR="00B760DD" w:rsidRDefault="00B760DD" w:rsidP="002953A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Шабельского </w:t>
      </w:r>
      <w:r w:rsidRPr="00D0561F">
        <w:rPr>
          <w:b/>
          <w:sz w:val="28"/>
          <w:szCs w:val="28"/>
        </w:rPr>
        <w:t xml:space="preserve">сельского поселения </w:t>
      </w:r>
      <w:r>
        <w:rPr>
          <w:b/>
          <w:sz w:val="28"/>
          <w:szCs w:val="28"/>
        </w:rPr>
        <w:t xml:space="preserve">Щербиновского </w:t>
      </w:r>
      <w:r w:rsidRPr="00D0561F">
        <w:rPr>
          <w:b/>
          <w:sz w:val="28"/>
          <w:szCs w:val="28"/>
        </w:rPr>
        <w:t xml:space="preserve">района </w:t>
      </w:r>
    </w:p>
    <w:p w:rsidR="00B760DD" w:rsidRPr="00D0561F" w:rsidRDefault="00B760DD" w:rsidP="002953A7">
      <w:pPr>
        <w:spacing w:line="276" w:lineRule="auto"/>
        <w:jc w:val="center"/>
        <w:rPr>
          <w:b/>
          <w:sz w:val="28"/>
          <w:szCs w:val="28"/>
        </w:rPr>
      </w:pPr>
      <w:r w:rsidRPr="00D0561F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8</w:t>
      </w:r>
      <w:r w:rsidRPr="00D0561F">
        <w:rPr>
          <w:b/>
          <w:sz w:val="28"/>
          <w:szCs w:val="28"/>
        </w:rPr>
        <w:t>-20</w:t>
      </w:r>
      <w:r w:rsidRPr="00543B48">
        <w:rPr>
          <w:b/>
          <w:sz w:val="28"/>
          <w:szCs w:val="28"/>
        </w:rPr>
        <w:t>30</w:t>
      </w:r>
      <w:r w:rsidRPr="00D0561F">
        <w:rPr>
          <w:b/>
          <w:sz w:val="28"/>
          <w:szCs w:val="28"/>
        </w:rPr>
        <w:t xml:space="preserve"> годы</w:t>
      </w:r>
      <w:r w:rsidRPr="00D0561F">
        <w:rPr>
          <w:b/>
          <w:bCs/>
          <w:spacing w:val="-2"/>
          <w:sz w:val="32"/>
        </w:rPr>
        <w:t xml:space="preserve"> </w:t>
      </w: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D0561F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Default="00B760DD" w:rsidP="008C296B">
      <w:pPr>
        <w:contextualSpacing/>
        <w:rPr>
          <w:b/>
          <w:sz w:val="28"/>
          <w:szCs w:val="28"/>
        </w:rPr>
      </w:pPr>
    </w:p>
    <w:p w:rsidR="00B760DD" w:rsidRDefault="00B760DD" w:rsidP="008C296B">
      <w:pPr>
        <w:contextualSpacing/>
        <w:rPr>
          <w:b/>
          <w:sz w:val="28"/>
          <w:szCs w:val="28"/>
        </w:rPr>
      </w:pPr>
    </w:p>
    <w:p w:rsidR="00B760DD" w:rsidRDefault="00B760DD" w:rsidP="008C296B">
      <w:pPr>
        <w:contextualSpacing/>
        <w:rPr>
          <w:b/>
          <w:sz w:val="28"/>
          <w:szCs w:val="28"/>
        </w:rPr>
      </w:pPr>
    </w:p>
    <w:p w:rsidR="00B760DD" w:rsidRDefault="00B760DD" w:rsidP="008C296B">
      <w:pPr>
        <w:contextualSpacing/>
        <w:rPr>
          <w:b/>
          <w:sz w:val="28"/>
          <w:szCs w:val="28"/>
        </w:rPr>
      </w:pPr>
    </w:p>
    <w:p w:rsidR="00B760DD" w:rsidRDefault="00B760DD" w:rsidP="008C296B">
      <w:pPr>
        <w:contextualSpacing/>
        <w:rPr>
          <w:b/>
          <w:sz w:val="28"/>
          <w:szCs w:val="28"/>
        </w:rPr>
      </w:pPr>
    </w:p>
    <w:p w:rsidR="00B760DD" w:rsidRPr="00D0561F" w:rsidRDefault="00B760DD" w:rsidP="00543B48">
      <w:pPr>
        <w:contextualSpacing/>
        <w:jc w:val="center"/>
        <w:outlineLvl w:val="0"/>
        <w:rPr>
          <w:sz w:val="28"/>
          <w:szCs w:val="28"/>
        </w:rPr>
      </w:pPr>
      <w:r w:rsidRPr="002953A7">
        <w:rPr>
          <w:b/>
          <w:sz w:val="28"/>
          <w:szCs w:val="28"/>
        </w:rPr>
        <w:t xml:space="preserve">ПАСПОРТ </w:t>
      </w:r>
    </w:p>
    <w:p w:rsidR="00B760DD" w:rsidRPr="002953A7" w:rsidRDefault="00B760DD" w:rsidP="00242A28">
      <w:pPr>
        <w:jc w:val="center"/>
        <w:rPr>
          <w:b/>
          <w:sz w:val="28"/>
          <w:szCs w:val="28"/>
        </w:rPr>
      </w:pPr>
      <w:r w:rsidRPr="002953A7">
        <w:rPr>
          <w:b/>
          <w:sz w:val="28"/>
          <w:szCs w:val="28"/>
        </w:rPr>
        <w:t xml:space="preserve">комплексного развития транспортной инфраструктуры </w:t>
      </w:r>
      <w:r>
        <w:rPr>
          <w:b/>
          <w:sz w:val="28"/>
          <w:szCs w:val="28"/>
        </w:rPr>
        <w:t>Шабельского</w:t>
      </w:r>
      <w:r w:rsidRPr="002953A7"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>Щербиновского</w:t>
      </w:r>
      <w:r w:rsidRPr="002953A7">
        <w:rPr>
          <w:b/>
          <w:sz w:val="28"/>
          <w:szCs w:val="28"/>
        </w:rPr>
        <w:t xml:space="preserve"> района на 2016-2030 годы</w:t>
      </w:r>
      <w:r w:rsidRPr="002953A7">
        <w:rPr>
          <w:b/>
          <w:bCs/>
          <w:sz w:val="32"/>
        </w:rPr>
        <w:t xml:space="preserve"> </w:t>
      </w:r>
    </w:p>
    <w:p w:rsidR="00B760DD" w:rsidRPr="002953A7" w:rsidRDefault="00B760DD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3"/>
      </w:tblGrid>
      <w:tr w:rsidR="00B760DD" w:rsidRPr="002953A7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2953A7" w:rsidRDefault="00B760DD" w:rsidP="0005493F">
            <w:pPr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 xml:space="preserve">Наименование </w:t>
            </w:r>
          </w:p>
          <w:p w:rsidR="00B760DD" w:rsidRPr="00D0561F" w:rsidRDefault="00B760DD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143B2" w:rsidRDefault="00B760DD" w:rsidP="000D36D6">
            <w:pPr>
              <w:pStyle w:val="NoSpacing"/>
              <w:contextualSpacing/>
              <w:jc w:val="both"/>
              <w:rPr>
                <w:sz w:val="28"/>
                <w:szCs w:val="24"/>
              </w:rPr>
            </w:pPr>
            <w:r w:rsidRPr="00D143B2">
              <w:rPr>
                <w:sz w:val="28"/>
                <w:szCs w:val="24"/>
              </w:rPr>
              <w:t>Программа комплексного развития транспортной и</w:t>
            </w:r>
            <w:r w:rsidRPr="00D143B2">
              <w:rPr>
                <w:sz w:val="28"/>
                <w:szCs w:val="24"/>
              </w:rPr>
              <w:t>н</w:t>
            </w:r>
            <w:r w:rsidRPr="00D143B2">
              <w:rPr>
                <w:sz w:val="28"/>
                <w:szCs w:val="24"/>
              </w:rPr>
              <w:t>фраструктуры Шабельского сельского поселения Ще</w:t>
            </w:r>
            <w:r w:rsidRPr="00D143B2">
              <w:rPr>
                <w:sz w:val="28"/>
                <w:szCs w:val="24"/>
              </w:rPr>
              <w:t>р</w:t>
            </w:r>
            <w:r w:rsidRPr="00D143B2">
              <w:rPr>
                <w:sz w:val="28"/>
                <w:szCs w:val="24"/>
              </w:rPr>
              <w:t>биновского района на 2018-2030 годы (далее – Пр</w:t>
            </w:r>
            <w:r w:rsidRPr="00D143B2">
              <w:rPr>
                <w:sz w:val="28"/>
                <w:szCs w:val="24"/>
              </w:rPr>
              <w:t>о</w:t>
            </w:r>
            <w:r w:rsidRPr="00D143B2">
              <w:rPr>
                <w:sz w:val="28"/>
                <w:szCs w:val="24"/>
              </w:rPr>
              <w:t>грамма)</w:t>
            </w:r>
          </w:p>
          <w:p w:rsidR="00B760DD" w:rsidRPr="0043069B" w:rsidRDefault="00B760DD" w:rsidP="000D36D6">
            <w:pPr>
              <w:pStyle w:val="NoSpacing"/>
              <w:contextualSpacing/>
              <w:jc w:val="both"/>
              <w:rPr>
                <w:sz w:val="24"/>
                <w:szCs w:val="24"/>
                <w:highlight w:val="darkGreen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0561F" w:rsidRDefault="00B760DD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Основание для разработки  пр</w:t>
            </w:r>
            <w:r w:rsidRPr="00D0561F">
              <w:rPr>
                <w:b/>
                <w:sz w:val="28"/>
                <w:szCs w:val="28"/>
              </w:rPr>
              <w:t>о</w:t>
            </w:r>
            <w:r w:rsidRPr="00D0561F">
              <w:rPr>
                <w:b/>
                <w:sz w:val="28"/>
                <w:szCs w:val="28"/>
              </w:rPr>
              <w:t>граммы</w:t>
            </w:r>
          </w:p>
          <w:p w:rsidR="00B760DD" w:rsidRPr="00D0561F" w:rsidRDefault="00B760DD" w:rsidP="0005493F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FE35BA" w:rsidRDefault="00B760DD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E35BA">
              <w:rPr>
                <w:rFonts w:ascii="Times New Roman CYR" w:hAnsi="Times New Roman CYR"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B760DD" w:rsidRPr="00FE35BA" w:rsidRDefault="00B760DD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E35BA">
              <w:rPr>
                <w:rFonts w:ascii="Times New Roman CYR" w:hAnsi="Times New Roman CYR"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B760DD" w:rsidRPr="00FE35BA" w:rsidRDefault="00B760DD" w:rsidP="00D0561F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 -Постановлени</w:t>
            </w:r>
            <w:r>
              <w:rPr>
                <w:sz w:val="28"/>
                <w:szCs w:val="28"/>
              </w:rPr>
              <w:t>е</w:t>
            </w:r>
            <w:r w:rsidRPr="00FE35BA">
              <w:rPr>
                <w:sz w:val="28"/>
                <w:szCs w:val="28"/>
              </w:rPr>
              <w:t xml:space="preserve"> Правительства Российской Федерации от 25 декабря 2015 года № 1440 «Об утверждении тр</w:t>
            </w:r>
            <w:r w:rsidRPr="00FE35BA">
              <w:rPr>
                <w:sz w:val="28"/>
                <w:szCs w:val="28"/>
              </w:rPr>
              <w:t>е</w:t>
            </w:r>
            <w:r w:rsidRPr="00FE35BA">
              <w:rPr>
                <w:sz w:val="28"/>
                <w:szCs w:val="28"/>
              </w:rPr>
              <w:t>бований к программам комплексного развития тран</w:t>
            </w:r>
            <w:r w:rsidRPr="00FE35BA">
              <w:rPr>
                <w:sz w:val="28"/>
                <w:szCs w:val="28"/>
              </w:rPr>
              <w:t>с</w:t>
            </w:r>
            <w:r w:rsidRPr="00FE35BA">
              <w:rPr>
                <w:sz w:val="28"/>
                <w:szCs w:val="28"/>
              </w:rPr>
              <w:t>портной инфраструктуры поселений, городских окр</w:t>
            </w:r>
            <w:r w:rsidRPr="00FE35BA">
              <w:rPr>
                <w:sz w:val="28"/>
                <w:szCs w:val="28"/>
              </w:rPr>
              <w:t>у</w:t>
            </w:r>
            <w:r w:rsidRPr="00FE35BA">
              <w:rPr>
                <w:sz w:val="28"/>
                <w:szCs w:val="28"/>
              </w:rPr>
              <w:t>гов»;</w:t>
            </w:r>
          </w:p>
          <w:p w:rsidR="00B760DD" w:rsidRPr="00FE35BA" w:rsidRDefault="00B760DD" w:rsidP="00D0561F">
            <w:pPr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-Генеральный план Шабельского сельского поселения Щербиновского района краснодарского края;</w:t>
            </w:r>
          </w:p>
          <w:p w:rsidR="00B760DD" w:rsidRPr="00FE35BA" w:rsidRDefault="00B760DD" w:rsidP="00D0561F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-Устав Шабельского сельского поселения Щербино</w:t>
            </w:r>
            <w:r w:rsidRPr="00FE35BA">
              <w:rPr>
                <w:sz w:val="28"/>
                <w:szCs w:val="28"/>
              </w:rPr>
              <w:t>в</w:t>
            </w:r>
            <w:r w:rsidRPr="00FE35BA">
              <w:rPr>
                <w:sz w:val="28"/>
                <w:szCs w:val="28"/>
              </w:rPr>
              <w:t>ского района</w:t>
            </w:r>
          </w:p>
          <w:p w:rsidR="00B760DD" w:rsidRPr="00894EB4" w:rsidRDefault="00B760DD" w:rsidP="002953A7">
            <w:pPr>
              <w:pStyle w:val="NoSpacing"/>
              <w:contextualSpacing/>
              <w:rPr>
                <w:sz w:val="28"/>
                <w:szCs w:val="28"/>
                <w:highlight w:val="darkGreen"/>
              </w:rPr>
            </w:pPr>
          </w:p>
        </w:tc>
      </w:tr>
      <w:tr w:rsidR="00B760DD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0561F" w:rsidRDefault="00B760DD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Заказчик пр</w:t>
            </w:r>
            <w:r w:rsidRPr="00D0561F">
              <w:rPr>
                <w:b/>
                <w:sz w:val="28"/>
                <w:szCs w:val="28"/>
              </w:rPr>
              <w:t>о</w:t>
            </w:r>
            <w:r w:rsidRPr="00D0561F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D0561F">
            <w:pPr>
              <w:pStyle w:val="a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A633E0">
              <w:rPr>
                <w:rFonts w:ascii="Times New Roman" w:hAnsi="Times New Roman"/>
                <w:sz w:val="28"/>
              </w:rPr>
              <w:t>администрация муниципального образования Щерб</w:t>
            </w:r>
            <w:r w:rsidRPr="00A633E0">
              <w:rPr>
                <w:rFonts w:ascii="Times New Roman" w:hAnsi="Times New Roman"/>
                <w:sz w:val="28"/>
              </w:rPr>
              <w:t>и</w:t>
            </w:r>
            <w:r w:rsidRPr="00A633E0">
              <w:rPr>
                <w:rFonts w:ascii="Times New Roman" w:hAnsi="Times New Roman"/>
                <w:sz w:val="28"/>
              </w:rPr>
              <w:t xml:space="preserve">новский район </w:t>
            </w:r>
          </w:p>
          <w:p w:rsidR="00B760DD" w:rsidRPr="00D76686" w:rsidRDefault="00B760DD" w:rsidP="002953A7">
            <w:pPr>
              <w:contextualSpacing/>
              <w:jc w:val="both"/>
              <w:rPr>
                <w:sz w:val="28"/>
              </w:rPr>
            </w:pPr>
            <w:r w:rsidRPr="00D76686">
              <w:rPr>
                <w:snapToGrid w:val="0"/>
                <w:sz w:val="28"/>
              </w:rPr>
              <w:t xml:space="preserve">юридический и почтовый адрес: </w:t>
            </w:r>
            <w:r w:rsidRPr="00D76686">
              <w:rPr>
                <w:sz w:val="28"/>
              </w:rPr>
              <w:t>3536</w:t>
            </w:r>
            <w:r>
              <w:rPr>
                <w:sz w:val="28"/>
              </w:rPr>
              <w:t>20</w:t>
            </w:r>
            <w:r w:rsidRPr="00D76686">
              <w:rPr>
                <w:sz w:val="28"/>
              </w:rPr>
              <w:t>, Краснодарский край, Щербиновский район, с</w:t>
            </w:r>
            <w:r>
              <w:rPr>
                <w:sz w:val="28"/>
              </w:rPr>
              <w:t>таница Старощербино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>ская</w:t>
            </w:r>
            <w:r w:rsidRPr="00D76686">
              <w:rPr>
                <w:sz w:val="28"/>
              </w:rPr>
              <w:t xml:space="preserve">, ул. </w:t>
            </w:r>
            <w:r>
              <w:rPr>
                <w:sz w:val="28"/>
              </w:rPr>
              <w:t>Советов</w:t>
            </w:r>
            <w:r w:rsidRPr="00D76686">
              <w:rPr>
                <w:sz w:val="28"/>
              </w:rPr>
              <w:t xml:space="preserve">, дом </w:t>
            </w:r>
            <w:r>
              <w:rPr>
                <w:sz w:val="28"/>
              </w:rPr>
              <w:t>68</w:t>
            </w:r>
          </w:p>
          <w:p w:rsidR="00B760DD" w:rsidRPr="00894EB4" w:rsidRDefault="00B760DD" w:rsidP="002953A7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B760DD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0561F" w:rsidRDefault="00B760DD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Разработчик пр</w:t>
            </w:r>
            <w:r w:rsidRPr="00D0561F">
              <w:rPr>
                <w:b/>
                <w:sz w:val="28"/>
                <w:szCs w:val="28"/>
              </w:rPr>
              <w:t>о</w:t>
            </w:r>
            <w:r w:rsidRPr="00D0561F">
              <w:rPr>
                <w:b/>
                <w:sz w:val="28"/>
                <w:szCs w:val="28"/>
              </w:rPr>
              <w:t>граммы</w:t>
            </w:r>
          </w:p>
          <w:p w:rsidR="00B760DD" w:rsidRPr="00D0561F" w:rsidRDefault="00B760DD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FA5942">
            <w:pPr>
              <w:pStyle w:val="a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A633E0">
              <w:rPr>
                <w:rFonts w:ascii="Times New Roman" w:hAnsi="Times New Roman"/>
                <w:sz w:val="28"/>
              </w:rPr>
              <w:t>администрация Шабельского сельского поселения Ще</w:t>
            </w:r>
            <w:r w:rsidRPr="00A633E0">
              <w:rPr>
                <w:rFonts w:ascii="Times New Roman" w:hAnsi="Times New Roman"/>
                <w:sz w:val="28"/>
              </w:rPr>
              <w:t>р</w:t>
            </w:r>
            <w:r w:rsidRPr="00A633E0">
              <w:rPr>
                <w:rFonts w:ascii="Times New Roman" w:hAnsi="Times New Roman"/>
                <w:sz w:val="28"/>
              </w:rPr>
              <w:t xml:space="preserve">биновского района </w:t>
            </w:r>
          </w:p>
          <w:p w:rsidR="00B760DD" w:rsidRPr="00D76686" w:rsidRDefault="00B760DD" w:rsidP="00FE35BA">
            <w:pPr>
              <w:contextualSpacing/>
              <w:jc w:val="both"/>
              <w:rPr>
                <w:sz w:val="28"/>
              </w:rPr>
            </w:pPr>
            <w:r>
              <w:rPr>
                <w:snapToGrid w:val="0"/>
                <w:sz w:val="28"/>
              </w:rPr>
              <w:t>ю</w:t>
            </w:r>
            <w:r w:rsidRPr="00D76686">
              <w:rPr>
                <w:snapToGrid w:val="0"/>
                <w:sz w:val="28"/>
              </w:rPr>
              <w:t xml:space="preserve">ридический и почтовый адрес: </w:t>
            </w:r>
            <w:r w:rsidRPr="00D76686">
              <w:rPr>
                <w:sz w:val="28"/>
              </w:rPr>
              <w:t>353643, Краснодарский край, Щербиновский район, село Шабельское, ул. Лен</w:t>
            </w:r>
            <w:r w:rsidRPr="00D76686">
              <w:rPr>
                <w:sz w:val="28"/>
              </w:rPr>
              <w:t>и</w:t>
            </w:r>
            <w:r w:rsidRPr="00D76686">
              <w:rPr>
                <w:sz w:val="28"/>
              </w:rPr>
              <w:t>на, дом 32</w:t>
            </w:r>
          </w:p>
          <w:p w:rsidR="00B760DD" w:rsidRPr="00894EB4" w:rsidRDefault="00B760DD" w:rsidP="00F573E1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0561F" w:rsidRDefault="00B760DD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894EB4" w:rsidRDefault="00B760DD" w:rsidP="00D0561F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  <w:highlight w:val="darkGreen"/>
              </w:rPr>
            </w:pPr>
            <w:r>
              <w:rPr>
                <w:sz w:val="28"/>
              </w:rPr>
              <w:t>с</w:t>
            </w:r>
            <w:r w:rsidRPr="00FE35BA">
              <w:rPr>
                <w:sz w:val="28"/>
              </w:rPr>
              <w:t>оздание условий для устойчивого функционирования транспортной системы Шабельского сельского посел</w:t>
            </w:r>
            <w:r w:rsidRPr="00FE35BA">
              <w:rPr>
                <w:sz w:val="28"/>
              </w:rPr>
              <w:t>е</w:t>
            </w:r>
            <w:r w:rsidRPr="00FE35BA">
              <w:rPr>
                <w:sz w:val="28"/>
              </w:rPr>
              <w:t>ния</w:t>
            </w:r>
            <w:r>
              <w:rPr>
                <w:sz w:val="28"/>
              </w:rPr>
              <w:t xml:space="preserve"> Щербиновского района</w:t>
            </w:r>
            <w:r w:rsidRPr="00FE35BA">
              <w:rPr>
                <w:sz w:val="28"/>
              </w:rPr>
              <w:t>, повышение уровня без</w:t>
            </w:r>
            <w:r w:rsidRPr="00FE35BA">
              <w:rPr>
                <w:sz w:val="28"/>
              </w:rPr>
              <w:t>о</w:t>
            </w:r>
            <w:r w:rsidRPr="00FE35BA">
              <w:rPr>
                <w:sz w:val="28"/>
              </w:rPr>
              <w:t xml:space="preserve">пасности дорожного движения, </w:t>
            </w:r>
            <w:r w:rsidRPr="00FE35BA">
              <w:rPr>
                <w:sz w:val="28"/>
                <w:szCs w:val="28"/>
              </w:rPr>
              <w:t>развитие автомобильно-дорожной инфраструктуры, сохранение и совершенс</w:t>
            </w:r>
            <w:r w:rsidRPr="00FE35BA">
              <w:rPr>
                <w:sz w:val="28"/>
                <w:szCs w:val="28"/>
              </w:rPr>
              <w:t>т</w:t>
            </w:r>
            <w:r w:rsidRPr="00FE35BA">
              <w:rPr>
                <w:sz w:val="28"/>
                <w:szCs w:val="28"/>
              </w:rPr>
              <w:t>вование существующей сети автомобильных дорог, д</w:t>
            </w:r>
            <w:r w:rsidRPr="00FE35BA">
              <w:rPr>
                <w:sz w:val="28"/>
                <w:szCs w:val="28"/>
              </w:rPr>
              <w:t>о</w:t>
            </w:r>
            <w:r w:rsidRPr="00FE35BA">
              <w:rPr>
                <w:sz w:val="28"/>
                <w:szCs w:val="28"/>
              </w:rPr>
              <w:t>ведение ее технического состояния до уровня, соотве</w:t>
            </w:r>
            <w:r w:rsidRPr="00FE35BA">
              <w:rPr>
                <w:sz w:val="28"/>
                <w:szCs w:val="28"/>
              </w:rPr>
              <w:t>т</w:t>
            </w:r>
            <w:r w:rsidRPr="00FE35BA">
              <w:rPr>
                <w:sz w:val="28"/>
                <w:szCs w:val="28"/>
              </w:rPr>
              <w:t xml:space="preserve">ствующего нормативным требованиям </w:t>
            </w: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9F28AD" w:rsidRDefault="00B760DD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9F28AD">
              <w:rPr>
                <w:b/>
                <w:sz w:val="28"/>
                <w:szCs w:val="28"/>
              </w:rPr>
              <w:t>Задачи програ</w:t>
            </w:r>
            <w:r w:rsidRPr="009F28AD">
              <w:rPr>
                <w:b/>
                <w:sz w:val="28"/>
                <w:szCs w:val="28"/>
              </w:rPr>
              <w:t>м</w:t>
            </w:r>
            <w:r w:rsidRPr="009F28AD">
              <w:rPr>
                <w:b/>
                <w:sz w:val="28"/>
                <w:szCs w:val="28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2953A7">
            <w:pPr>
              <w:pStyle w:val="a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sz w:val="28"/>
                <w:szCs w:val="24"/>
              </w:rPr>
              <w:t>1.Обеспечение функционирования и развития сети а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в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томобильных дорог общего пользования Шабельского сельского поселения Щербиновского района.</w:t>
            </w:r>
          </w:p>
          <w:p w:rsidR="00B760DD" w:rsidRPr="00A633E0" w:rsidRDefault="00B760DD" w:rsidP="002953A7">
            <w:pPr>
              <w:pStyle w:val="a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sz w:val="28"/>
                <w:szCs w:val="24"/>
              </w:rPr>
              <w:t>2.Сокращение количества лиц, погибших в результате дорожно-транспортных происшествий, снижение тяж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е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сти травм в дорожно-транспортных происшествиях.</w:t>
            </w:r>
          </w:p>
          <w:p w:rsidR="00B760DD" w:rsidRPr="00D143B2" w:rsidRDefault="00B760DD" w:rsidP="002953A7">
            <w:pPr>
              <w:pStyle w:val="NoSpacing"/>
              <w:contextualSpacing/>
              <w:jc w:val="both"/>
              <w:rPr>
                <w:color w:val="FF0000"/>
                <w:sz w:val="28"/>
                <w:szCs w:val="24"/>
              </w:rPr>
            </w:pPr>
            <w:r w:rsidRPr="00D143B2">
              <w:rPr>
                <w:sz w:val="28"/>
                <w:szCs w:val="24"/>
              </w:rPr>
              <w:t>3.Улучшение транспортного обслуживания населения</w:t>
            </w:r>
            <w:r w:rsidRPr="00D143B2">
              <w:rPr>
                <w:color w:val="FF0000"/>
                <w:sz w:val="28"/>
                <w:szCs w:val="24"/>
              </w:rPr>
              <w:t xml:space="preserve"> </w:t>
            </w:r>
          </w:p>
          <w:p w:rsidR="00B760DD" w:rsidRPr="00D143B2" w:rsidRDefault="00B760DD" w:rsidP="002953A7">
            <w:pPr>
              <w:pStyle w:val="NoSpacing"/>
              <w:contextualSpacing/>
              <w:jc w:val="both"/>
              <w:rPr>
                <w:color w:val="FF0000"/>
                <w:sz w:val="28"/>
                <w:szCs w:val="24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9F28AD" w:rsidRDefault="00B760DD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FF0000"/>
                <w:sz w:val="28"/>
                <w:szCs w:val="28"/>
              </w:rPr>
            </w:pPr>
            <w:r w:rsidRPr="009F28AD">
              <w:rPr>
                <w:b/>
                <w:sz w:val="28"/>
              </w:rPr>
              <w:t>Целевые показ</w:t>
            </w:r>
            <w:r w:rsidRPr="009F28AD">
              <w:rPr>
                <w:b/>
                <w:sz w:val="28"/>
              </w:rPr>
              <w:t>а</w:t>
            </w:r>
            <w:r w:rsidRPr="009F28AD">
              <w:rPr>
                <w:b/>
                <w:sz w:val="28"/>
              </w:rPr>
              <w:t>тели (индикат</w:t>
            </w:r>
            <w:r w:rsidRPr="009F28AD">
              <w:rPr>
                <w:b/>
                <w:sz w:val="28"/>
              </w:rPr>
              <w:t>о</w:t>
            </w:r>
            <w:r w:rsidRPr="009F28AD">
              <w:rPr>
                <w:b/>
                <w:sz w:val="28"/>
              </w:rPr>
              <w:t>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9F28AD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3E0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</w:t>
            </w:r>
            <w:r w:rsidRPr="00A633E0">
              <w:rPr>
                <w:rFonts w:ascii="Times New Roman" w:hAnsi="Times New Roman"/>
                <w:sz w:val="28"/>
                <w:szCs w:val="28"/>
              </w:rPr>
              <w:t>а</w:t>
            </w:r>
            <w:r w:rsidRPr="00A633E0">
              <w:rPr>
                <w:rFonts w:ascii="Times New Roman" w:hAnsi="Times New Roman"/>
                <w:sz w:val="28"/>
                <w:szCs w:val="28"/>
              </w:rPr>
              <w:t>ции Программы, станут:</w:t>
            </w:r>
          </w:p>
          <w:p w:rsidR="00B760DD" w:rsidRPr="00A633E0" w:rsidRDefault="00B760DD" w:rsidP="009F28AD">
            <w:pPr>
              <w:pStyle w:val="a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33E0">
              <w:rPr>
                <w:rFonts w:ascii="Times New Roman" w:hAnsi="Times New Roman"/>
                <w:color w:val="00B050"/>
                <w:sz w:val="28"/>
                <w:szCs w:val="28"/>
              </w:rPr>
              <w:t>-</w:t>
            </w:r>
            <w:r w:rsidRPr="00A633E0">
              <w:rPr>
                <w:rFonts w:ascii="Times New Roman" w:hAnsi="Times New Roman"/>
                <w:sz w:val="28"/>
                <w:szCs w:val="28"/>
              </w:rPr>
              <w:t>отремонтировано автомобильных дорог общего польз</w:t>
            </w:r>
            <w:r w:rsidRPr="00A633E0">
              <w:rPr>
                <w:rFonts w:ascii="Times New Roman" w:hAnsi="Times New Roman"/>
                <w:sz w:val="28"/>
                <w:szCs w:val="28"/>
              </w:rPr>
              <w:t>о</w:t>
            </w:r>
            <w:r w:rsidRPr="00A633E0">
              <w:rPr>
                <w:rFonts w:ascii="Times New Roman" w:hAnsi="Times New Roman"/>
                <w:sz w:val="28"/>
                <w:szCs w:val="28"/>
              </w:rPr>
              <w:t xml:space="preserve">вания муниципального значения - </w:t>
            </w:r>
            <w:smartTag w:uri="urn:schemas-microsoft-com:office:smarttags" w:element="metricconverter">
              <w:smartTagPr>
                <w:attr w:name="ProductID" w:val="24,85 км"/>
              </w:smartTagPr>
              <w:r w:rsidRPr="00A633E0">
                <w:rPr>
                  <w:rFonts w:ascii="Times New Roman" w:hAnsi="Times New Roman"/>
                  <w:sz w:val="28"/>
                  <w:szCs w:val="28"/>
                </w:rPr>
                <w:t>24</w:t>
              </w:r>
              <w:r w:rsidRPr="00A633E0">
                <w:rPr>
                  <w:rFonts w:ascii="Times New Roman" w:hAnsi="Times New Roman"/>
                  <w:color w:val="000000"/>
                  <w:sz w:val="28"/>
                  <w:szCs w:val="28"/>
                </w:rPr>
                <w:t>,85 км</w:t>
              </w:r>
            </w:smartTag>
            <w:r w:rsidRPr="00A633E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B760DD" w:rsidRPr="0030524D" w:rsidRDefault="00B760DD" w:rsidP="009F28AD">
            <w:pPr>
              <w:pStyle w:val="NoSpacing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</w:t>
            </w:r>
            <w:r w:rsidRPr="009F28AD">
              <w:rPr>
                <w:sz w:val="28"/>
                <w:szCs w:val="28"/>
              </w:rPr>
              <w:t>в</w:t>
            </w:r>
            <w:r w:rsidRPr="009F28AD">
              <w:rPr>
                <w:sz w:val="28"/>
                <w:szCs w:val="28"/>
              </w:rPr>
              <w:t>томобильных дорог общего пользования муниципаль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значения -</w:t>
            </w:r>
            <w:r w:rsidRPr="009F28AD">
              <w:rPr>
                <w:sz w:val="28"/>
                <w:szCs w:val="28"/>
              </w:rPr>
              <w:t xml:space="preserve"> </w:t>
            </w:r>
            <w:r w:rsidRPr="0030524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30524D">
              <w:rPr>
                <w:color w:val="000000"/>
                <w:sz w:val="28"/>
                <w:szCs w:val="28"/>
              </w:rPr>
              <w:t xml:space="preserve"> %;</w:t>
            </w:r>
          </w:p>
          <w:p w:rsidR="00B760DD" w:rsidRPr="009F28AD" w:rsidRDefault="00B760DD" w:rsidP="009F28AD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</w:t>
            </w:r>
            <w:r w:rsidRPr="009F28AD">
              <w:rPr>
                <w:sz w:val="28"/>
                <w:szCs w:val="28"/>
              </w:rPr>
              <w:t>е</w:t>
            </w:r>
            <w:r w:rsidRPr="009F28AD">
              <w:rPr>
                <w:sz w:val="28"/>
                <w:szCs w:val="28"/>
              </w:rPr>
              <w:t>удовлетворительных дорожных условий, в общем кол</w:t>
            </w:r>
            <w:r w:rsidRPr="009F28AD">
              <w:rPr>
                <w:sz w:val="28"/>
                <w:szCs w:val="28"/>
              </w:rPr>
              <w:t>и</w:t>
            </w:r>
            <w:r w:rsidRPr="009F28AD">
              <w:rPr>
                <w:sz w:val="28"/>
                <w:szCs w:val="28"/>
              </w:rPr>
              <w:t>честве ДТП</w:t>
            </w:r>
            <w:r>
              <w:rPr>
                <w:sz w:val="28"/>
                <w:szCs w:val="28"/>
              </w:rPr>
              <w:t xml:space="preserve"> -</w:t>
            </w:r>
            <w:r w:rsidRPr="009F28AD">
              <w:rPr>
                <w:sz w:val="28"/>
                <w:szCs w:val="28"/>
              </w:rPr>
              <w:t xml:space="preserve"> 0 единиц на 1 тыс. автотранспортных средств</w:t>
            </w:r>
          </w:p>
          <w:p w:rsidR="00B760DD" w:rsidRPr="002953A7" w:rsidRDefault="00B760DD" w:rsidP="002953A7">
            <w:pPr>
              <w:pStyle w:val="NoSpacing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F573E1">
            <w:pPr>
              <w:pStyle w:val="a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FE35BA" w:rsidRDefault="00B760DD" w:rsidP="00295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E35BA">
              <w:rPr>
                <w:sz w:val="28"/>
                <w:szCs w:val="28"/>
              </w:rPr>
              <w:t>рок реализации Программы 201</w:t>
            </w:r>
            <w:r>
              <w:rPr>
                <w:sz w:val="28"/>
                <w:szCs w:val="28"/>
              </w:rPr>
              <w:t>8</w:t>
            </w:r>
            <w:r w:rsidRPr="00FE35BA">
              <w:rPr>
                <w:sz w:val="28"/>
                <w:szCs w:val="28"/>
              </w:rPr>
              <w:t>-2030 годы, в 2 этапа:</w:t>
            </w:r>
          </w:p>
          <w:p w:rsidR="00B760DD" w:rsidRPr="00FE35BA" w:rsidRDefault="00B760DD" w:rsidP="002953A7">
            <w:pPr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1 этап – с 2018 по 2020 годы</w:t>
            </w:r>
          </w:p>
          <w:p w:rsidR="00B760DD" w:rsidRPr="00A633E0" w:rsidRDefault="00B760DD" w:rsidP="002953A7">
            <w:pPr>
              <w:pStyle w:val="ListParagraph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A633E0">
              <w:rPr>
                <w:rFonts w:ascii="Times New Roman" w:hAnsi="Times New Roman"/>
                <w:sz w:val="28"/>
                <w:szCs w:val="28"/>
              </w:rPr>
              <w:t>2 этап – с 2021 по 2030 годы</w:t>
            </w:r>
          </w:p>
          <w:p w:rsidR="00B760DD" w:rsidRPr="00A633E0" w:rsidRDefault="00B760DD" w:rsidP="002953A7">
            <w:pPr>
              <w:pStyle w:val="ListParagraph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0DD" w:rsidRPr="00F419CB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F573E1">
            <w:pPr>
              <w:pStyle w:val="a0"/>
              <w:jc w:val="left"/>
              <w:rPr>
                <w:rFonts w:ascii="Times New Roman" w:hAnsi="Times New Roman"/>
                <w:b/>
                <w:sz w:val="28"/>
                <w:szCs w:val="24"/>
                <w:highlight w:val="yellow"/>
              </w:rPr>
            </w:pP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а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нированных м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роприятий (инв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стиционных пр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ектов) по прое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к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тированию, строительству, реконструкции объектов тран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с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портной инфр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а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A633E0">
              <w:rPr>
                <w:rFonts w:ascii="Times New Roman" w:hAnsi="Times New Roman"/>
                <w:sz w:val="28"/>
                <w:szCs w:val="24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б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ходимой реконструкции или нового строительства;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bCs/>
                <w:sz w:val="28"/>
                <w:szCs w:val="24"/>
              </w:rPr>
              <w:t>-комплексное строительство автомобильных дорог и тротуаров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-капитальный ремонт, ремонт, содержание автомобил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ь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ных дорог местного значения и искусственных соор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у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жений на них, включая проектно-изыскательные раб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о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ты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sz w:val="28"/>
                <w:szCs w:val="24"/>
              </w:rPr>
              <w:t>-размещение дорожных знаков и указателей на улицах населённых пунктов;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-оборудование остановочных площадок и установка п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а</w:t>
            </w:r>
            <w:r w:rsidRPr="00A633E0">
              <w:rPr>
                <w:rFonts w:ascii="Times New Roman" w:hAnsi="Times New Roman"/>
                <w:iCs/>
                <w:sz w:val="28"/>
                <w:szCs w:val="24"/>
              </w:rPr>
              <w:t>вильонов для общественного транспорта</w:t>
            </w:r>
            <w:r w:rsidRPr="00A633E0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A633E0">
              <w:rPr>
                <w:rFonts w:ascii="Times New Roman" w:hAnsi="Times New Roman"/>
                <w:sz w:val="28"/>
                <w:szCs w:val="24"/>
              </w:rPr>
              <w:t>-создание инфраструктуры автосервиса</w:t>
            </w:r>
          </w:p>
          <w:p w:rsidR="00B760DD" w:rsidRPr="00A633E0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  <w:highlight w:val="darkGreen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Объемы и исто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ч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ники финансир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вания Програ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м</w:t>
            </w:r>
            <w:r w:rsidRPr="00A633E0">
              <w:rPr>
                <w:rFonts w:ascii="Times New Roman" w:hAnsi="Times New Roman"/>
                <w:b/>
                <w:sz w:val="28"/>
                <w:szCs w:val="24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4515CE" w:rsidRDefault="00B760DD" w:rsidP="00451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515CE">
              <w:rPr>
                <w:sz w:val="28"/>
                <w:szCs w:val="28"/>
              </w:rPr>
              <w:t>рогнозный общий объем финансирования Программы на период 201</w:t>
            </w:r>
            <w:r>
              <w:rPr>
                <w:sz w:val="28"/>
                <w:szCs w:val="28"/>
              </w:rPr>
              <w:t>8</w:t>
            </w:r>
            <w:r w:rsidRPr="004515CE">
              <w:rPr>
                <w:sz w:val="28"/>
                <w:szCs w:val="28"/>
              </w:rPr>
              <w:t xml:space="preserve">-2030 годов составляет </w:t>
            </w:r>
            <w:r>
              <w:rPr>
                <w:color w:val="000000"/>
                <w:sz w:val="28"/>
                <w:szCs w:val="28"/>
              </w:rPr>
              <w:t>37 846,2</w:t>
            </w:r>
            <w:r w:rsidRPr="004515CE">
              <w:rPr>
                <w:sz w:val="28"/>
                <w:szCs w:val="28"/>
              </w:rPr>
              <w:t>. руб., в том числе по годам:</w:t>
            </w:r>
          </w:p>
          <w:p w:rsidR="00B760DD" w:rsidRPr="00E30B12" w:rsidRDefault="00B760DD" w:rsidP="000D4FE7">
            <w:pPr>
              <w:jc w:val="both"/>
              <w:rPr>
                <w:color w:val="000000"/>
                <w:sz w:val="28"/>
                <w:szCs w:val="28"/>
              </w:rPr>
            </w:pPr>
            <w:r w:rsidRPr="00E30B1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30B12">
              <w:rPr>
                <w:sz w:val="28"/>
                <w:szCs w:val="28"/>
              </w:rPr>
              <w:t xml:space="preserve"> год </w:t>
            </w:r>
            <w:r w:rsidRPr="00E30B12">
              <w:rPr>
                <w:color w:val="000000"/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3720</w:t>
            </w:r>
            <w:r w:rsidRPr="00E30B1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</w:t>
            </w:r>
            <w:r w:rsidRPr="00E30B12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B760DD" w:rsidRPr="00E30B12" w:rsidRDefault="00B760DD" w:rsidP="000D4FE7">
            <w:pPr>
              <w:jc w:val="both"/>
              <w:rPr>
                <w:color w:val="000000"/>
                <w:sz w:val="28"/>
                <w:szCs w:val="28"/>
              </w:rPr>
            </w:pPr>
            <w:r w:rsidRPr="00E30B12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E30B12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3736</w:t>
            </w:r>
            <w:r w:rsidRPr="00E30B1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</w:t>
            </w:r>
            <w:r w:rsidRPr="00E30B12">
              <w:rPr>
                <w:color w:val="000000"/>
                <w:sz w:val="28"/>
                <w:szCs w:val="28"/>
              </w:rPr>
              <w:t xml:space="preserve">тыс. рублей; </w:t>
            </w:r>
          </w:p>
          <w:p w:rsidR="00B760DD" w:rsidRPr="00E30B12" w:rsidRDefault="00B760DD" w:rsidP="000D4FE7">
            <w:pPr>
              <w:jc w:val="both"/>
              <w:rPr>
                <w:color w:val="000000"/>
                <w:sz w:val="28"/>
                <w:szCs w:val="28"/>
              </w:rPr>
            </w:pPr>
            <w:r w:rsidRPr="00E30B12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E30B12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30B1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56</w:t>
            </w:r>
            <w:r w:rsidRPr="00E30B1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</w:t>
            </w:r>
            <w:r w:rsidRPr="00E30B12">
              <w:rPr>
                <w:color w:val="000000"/>
                <w:sz w:val="28"/>
                <w:szCs w:val="28"/>
              </w:rPr>
              <w:t xml:space="preserve">6 тыс.рублей; </w:t>
            </w:r>
          </w:p>
          <w:p w:rsidR="00B760DD" w:rsidRDefault="00B760DD" w:rsidP="000D4FE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2021-2030 годы – 37</w:t>
            </w:r>
            <w:r w:rsidRPr="00E30B12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560</w:t>
            </w:r>
            <w:r w:rsidRPr="00E30B1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</w:t>
            </w:r>
            <w:r w:rsidRPr="00E30B12">
              <w:rPr>
                <w:color w:val="000000"/>
                <w:sz w:val="28"/>
                <w:szCs w:val="28"/>
              </w:rPr>
              <w:t xml:space="preserve"> тыс.рублей</w:t>
            </w:r>
            <w:r>
              <w:rPr>
                <w:color w:val="000000"/>
                <w:sz w:val="28"/>
                <w:szCs w:val="28"/>
              </w:rPr>
              <w:t>.</w:t>
            </w:r>
            <w:r w:rsidRPr="004515CE">
              <w:rPr>
                <w:sz w:val="28"/>
                <w:szCs w:val="28"/>
              </w:rPr>
              <w:t xml:space="preserve"> </w:t>
            </w:r>
          </w:p>
          <w:p w:rsidR="00B760DD" w:rsidRPr="004515CE" w:rsidRDefault="00B760DD" w:rsidP="000D4FE7">
            <w:pPr>
              <w:jc w:val="both"/>
              <w:rPr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</w:t>
            </w:r>
            <w:r w:rsidRPr="004515CE">
              <w:rPr>
                <w:sz w:val="28"/>
                <w:szCs w:val="28"/>
              </w:rPr>
              <w:t>д</w:t>
            </w:r>
            <w:r w:rsidRPr="004515CE">
              <w:rPr>
                <w:sz w:val="28"/>
                <w:szCs w:val="28"/>
              </w:rPr>
              <w:t>жета муниципального образов</w:t>
            </w:r>
            <w:r>
              <w:rPr>
                <w:sz w:val="28"/>
                <w:szCs w:val="28"/>
              </w:rPr>
              <w:t>ания Щербиновский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он, бюджета Шабельского</w:t>
            </w:r>
            <w:r w:rsidRPr="004515CE">
              <w:rPr>
                <w:sz w:val="28"/>
                <w:szCs w:val="28"/>
              </w:rPr>
              <w:t xml:space="preserve"> сельского поселения </w:t>
            </w:r>
            <w:r>
              <w:rPr>
                <w:sz w:val="28"/>
                <w:szCs w:val="28"/>
              </w:rPr>
              <w:t>Щерб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новского</w:t>
            </w:r>
            <w:r w:rsidRPr="004515CE">
              <w:rPr>
                <w:sz w:val="28"/>
                <w:szCs w:val="28"/>
              </w:rPr>
              <w:t xml:space="preserve"> района и внебюджетных источников</w:t>
            </w:r>
          </w:p>
          <w:p w:rsidR="00B760DD" w:rsidRPr="004515CE" w:rsidRDefault="00B760DD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A633E0" w:rsidRDefault="00B760DD" w:rsidP="00F573E1">
            <w:pPr>
              <w:pStyle w:val="S"/>
              <w:ind w:hanging="33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Ожидаемые р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е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зультаты реал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и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зации Програ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м</w:t>
            </w:r>
            <w:r w:rsidRPr="00A633E0">
              <w:rPr>
                <w:rFonts w:ascii="Times New Roman CYR" w:hAnsi="Times New Roman CYR" w:cs="Times New Roman CYR"/>
                <w:b/>
                <w:sz w:val="28"/>
                <w:szCs w:val="28"/>
              </w:rPr>
              <w:t>мы</w:t>
            </w:r>
          </w:p>
          <w:p w:rsidR="00B760DD" w:rsidRPr="00A633E0" w:rsidRDefault="00B760DD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FE35BA" w:rsidRDefault="00B760DD" w:rsidP="00451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E35BA">
              <w:rPr>
                <w:sz w:val="28"/>
                <w:szCs w:val="28"/>
              </w:rPr>
              <w:t>остижение целей предоставления качественных тран</w:t>
            </w:r>
            <w:r w:rsidRPr="00FE35BA">
              <w:rPr>
                <w:sz w:val="28"/>
                <w:szCs w:val="28"/>
              </w:rPr>
              <w:t>с</w:t>
            </w:r>
            <w:r w:rsidRPr="00FE35BA">
              <w:rPr>
                <w:sz w:val="28"/>
                <w:szCs w:val="28"/>
              </w:rPr>
              <w:t>портных услуг населению Шабельского сельского пос</w:t>
            </w:r>
            <w:r w:rsidRPr="00FE35BA">
              <w:rPr>
                <w:sz w:val="28"/>
                <w:szCs w:val="28"/>
              </w:rPr>
              <w:t>е</w:t>
            </w:r>
            <w:r w:rsidRPr="00FE35BA">
              <w:rPr>
                <w:sz w:val="28"/>
                <w:szCs w:val="28"/>
              </w:rPr>
              <w:t>ления Щербиновского района</w:t>
            </w:r>
          </w:p>
        </w:tc>
      </w:tr>
      <w:tr w:rsidR="00B760DD" w:rsidRPr="002953A7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  <w:r w:rsidRPr="00ED59A2">
              <w:rPr>
                <w:b/>
                <w:sz w:val="28"/>
                <w:szCs w:val="28"/>
                <w:lang w:eastAsia="en-US"/>
              </w:rPr>
              <w:t>Система ко</w:t>
            </w:r>
            <w:r>
              <w:rPr>
                <w:b/>
                <w:sz w:val="28"/>
                <w:szCs w:val="28"/>
                <w:lang w:eastAsia="en-US"/>
              </w:rPr>
              <w:t>нтр</w:t>
            </w:r>
            <w:r>
              <w:rPr>
                <w:b/>
                <w:sz w:val="28"/>
                <w:szCs w:val="28"/>
                <w:lang w:eastAsia="en-US"/>
              </w:rPr>
              <w:t>о</w:t>
            </w:r>
            <w:r>
              <w:rPr>
                <w:b/>
                <w:sz w:val="28"/>
                <w:szCs w:val="28"/>
                <w:lang w:eastAsia="en-US"/>
              </w:rPr>
              <w:t>ля за исполнен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  <w:r>
              <w:rPr>
                <w:b/>
                <w:sz w:val="28"/>
                <w:szCs w:val="28"/>
                <w:lang w:eastAsia="en-US"/>
              </w:rPr>
              <w:t>ем Программы</w:t>
            </w:r>
          </w:p>
          <w:p w:rsidR="00B760DD" w:rsidRPr="00ED59A2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D76686" w:rsidRDefault="00B760DD" w:rsidP="00FE35BA">
            <w:pPr>
              <w:rPr>
                <w:sz w:val="28"/>
                <w:szCs w:val="28"/>
              </w:rPr>
            </w:pPr>
            <w:r w:rsidRPr="00D76686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D76686">
              <w:rPr>
                <w:sz w:val="28"/>
                <w:szCs w:val="28"/>
              </w:rPr>
              <w:t>Щербиновск</w:t>
            </w:r>
            <w:r>
              <w:rPr>
                <w:sz w:val="28"/>
                <w:szCs w:val="28"/>
              </w:rPr>
              <w:t>ий</w:t>
            </w:r>
            <w:r w:rsidRPr="00D76686">
              <w:rPr>
                <w:sz w:val="28"/>
                <w:szCs w:val="28"/>
              </w:rPr>
              <w:t xml:space="preserve"> район</w:t>
            </w:r>
          </w:p>
        </w:tc>
      </w:tr>
      <w:tr w:rsidR="00B760DD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ED59A2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  <w:r w:rsidRPr="00ED59A2">
              <w:rPr>
                <w:b/>
                <w:sz w:val="28"/>
                <w:szCs w:val="28"/>
                <w:lang w:eastAsia="en-US"/>
              </w:rPr>
              <w:t>Основные испо</w:t>
            </w:r>
            <w:r w:rsidRPr="00ED59A2">
              <w:rPr>
                <w:b/>
                <w:sz w:val="28"/>
                <w:szCs w:val="28"/>
                <w:lang w:eastAsia="en-US"/>
              </w:rPr>
              <w:t>л</w:t>
            </w:r>
            <w:r w:rsidRPr="00ED59A2">
              <w:rPr>
                <w:b/>
                <w:sz w:val="28"/>
                <w:szCs w:val="28"/>
                <w:lang w:eastAsia="en-US"/>
              </w:rPr>
              <w:t>нители Програ</w:t>
            </w:r>
            <w:r w:rsidRPr="00ED59A2">
              <w:rPr>
                <w:b/>
                <w:sz w:val="28"/>
                <w:szCs w:val="28"/>
                <w:lang w:eastAsia="en-US"/>
              </w:rPr>
              <w:t>м</w:t>
            </w:r>
            <w:r w:rsidRPr="00ED59A2">
              <w:rPr>
                <w:b/>
                <w:sz w:val="28"/>
                <w:szCs w:val="28"/>
                <w:lang w:eastAsia="en-US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FE35BA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 xml:space="preserve">-администрация муниципального образования </w:t>
            </w:r>
            <w:r>
              <w:rPr>
                <w:sz w:val="28"/>
                <w:szCs w:val="28"/>
              </w:rPr>
              <w:t>Щерб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новский</w:t>
            </w:r>
            <w:r w:rsidRPr="00FE35BA">
              <w:rPr>
                <w:sz w:val="28"/>
                <w:szCs w:val="28"/>
              </w:rPr>
              <w:t xml:space="preserve"> район (в рамках своих полномочий);</w:t>
            </w:r>
          </w:p>
          <w:p w:rsidR="00B760DD" w:rsidRPr="00FE35BA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-администрация Шабельского сельского поселения Щербиновского района (в рамках своих полномочий);</w:t>
            </w:r>
          </w:p>
          <w:p w:rsidR="00B760DD" w:rsidRPr="00FE35BA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FE35BA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B760DD" w:rsidRPr="00FE35BA" w:rsidRDefault="00B760DD" w:rsidP="00641F6D">
            <w:pPr>
              <w:jc w:val="both"/>
              <w:rPr>
                <w:sz w:val="28"/>
                <w:szCs w:val="28"/>
              </w:rPr>
            </w:pPr>
          </w:p>
        </w:tc>
      </w:tr>
    </w:tbl>
    <w:p w:rsidR="00B760DD" w:rsidRDefault="00B760DD" w:rsidP="00EA1970">
      <w:pPr>
        <w:jc w:val="center"/>
        <w:rPr>
          <w:b/>
          <w:sz w:val="28"/>
          <w:szCs w:val="28"/>
        </w:rPr>
      </w:pPr>
    </w:p>
    <w:p w:rsidR="00B760DD" w:rsidRPr="001A0BE9" w:rsidRDefault="00B760DD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Раздел 1. Характеристика существующего состояния транспортной инфр</w:t>
      </w:r>
      <w:r w:rsidRPr="001A0BE9">
        <w:rPr>
          <w:b/>
          <w:sz w:val="28"/>
          <w:szCs w:val="28"/>
        </w:rPr>
        <w:t>а</w:t>
      </w:r>
      <w:r w:rsidRPr="001A0BE9">
        <w:rPr>
          <w:b/>
          <w:sz w:val="28"/>
          <w:szCs w:val="28"/>
        </w:rPr>
        <w:t>структуры</w:t>
      </w:r>
    </w:p>
    <w:p w:rsidR="00B760DD" w:rsidRPr="001A0BE9" w:rsidRDefault="00B760DD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 xml:space="preserve">1.1. Анализ положения </w:t>
      </w:r>
      <w:r>
        <w:rPr>
          <w:b/>
          <w:sz w:val="28"/>
          <w:szCs w:val="28"/>
        </w:rPr>
        <w:t>Шабельского</w:t>
      </w:r>
      <w:r w:rsidRPr="001A0BE9"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>Щербиновского</w:t>
      </w:r>
      <w:r w:rsidRPr="001A0BE9">
        <w:rPr>
          <w:b/>
          <w:sz w:val="28"/>
          <w:szCs w:val="28"/>
        </w:rPr>
        <w:t xml:space="preserve"> района в структуре пространственной организации </w:t>
      </w:r>
    </w:p>
    <w:p w:rsidR="00B760DD" w:rsidRPr="001A0BE9" w:rsidRDefault="00B760DD" w:rsidP="00543B48">
      <w:pPr>
        <w:jc w:val="center"/>
        <w:outlineLvl w:val="0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Краснодарского края</w:t>
      </w:r>
    </w:p>
    <w:p w:rsidR="00B760DD" w:rsidRPr="001A0BE9" w:rsidRDefault="00B760DD" w:rsidP="00EA1970">
      <w:pPr>
        <w:jc w:val="center"/>
        <w:rPr>
          <w:b/>
          <w:sz w:val="28"/>
          <w:szCs w:val="28"/>
        </w:rPr>
      </w:pPr>
    </w:p>
    <w:p w:rsidR="00B760DD" w:rsidRPr="00363C50" w:rsidRDefault="00B760DD" w:rsidP="00FE35BA">
      <w:pPr>
        <w:ind w:firstLine="709"/>
        <w:jc w:val="both"/>
        <w:rPr>
          <w:sz w:val="28"/>
        </w:rPr>
      </w:pPr>
      <w:r w:rsidRPr="00363C50">
        <w:rPr>
          <w:sz w:val="28"/>
        </w:rPr>
        <w:t>Сложившаяся территориально-планировочная структура Шабельского сельского поселения представляет собой два населенных пункта, центр посел</w:t>
      </w:r>
      <w:r w:rsidRPr="00363C50">
        <w:rPr>
          <w:sz w:val="28"/>
        </w:rPr>
        <w:t>е</w:t>
      </w:r>
      <w:r w:rsidRPr="00363C50">
        <w:rPr>
          <w:sz w:val="28"/>
        </w:rPr>
        <w:t>ния село Шабельское и хутор Молчановка, расположенных на берегу Таганро</w:t>
      </w:r>
      <w:r w:rsidRPr="00363C50">
        <w:rPr>
          <w:sz w:val="28"/>
        </w:rPr>
        <w:t>г</w:t>
      </w:r>
      <w:r w:rsidRPr="00363C50">
        <w:rPr>
          <w:sz w:val="28"/>
        </w:rPr>
        <w:t>ского залива Азовского моря и территория игорной зоны, расположенной во</w:t>
      </w:r>
      <w:r w:rsidRPr="00363C50">
        <w:rPr>
          <w:sz w:val="28"/>
        </w:rPr>
        <w:t>с</w:t>
      </w:r>
      <w:r w:rsidRPr="00363C50">
        <w:rPr>
          <w:sz w:val="28"/>
        </w:rPr>
        <w:t>точнее х.</w:t>
      </w:r>
      <w:r>
        <w:rPr>
          <w:sz w:val="28"/>
        </w:rPr>
        <w:t xml:space="preserve"> </w:t>
      </w:r>
      <w:r w:rsidRPr="00363C50">
        <w:rPr>
          <w:sz w:val="28"/>
        </w:rPr>
        <w:t>Молчановка.</w:t>
      </w:r>
    </w:p>
    <w:p w:rsidR="00B760DD" w:rsidRPr="00EA1970" w:rsidRDefault="00B760DD" w:rsidP="00EA1970">
      <w:pPr>
        <w:ind w:firstLine="709"/>
        <w:jc w:val="both"/>
        <w:rPr>
          <w:color w:val="4BACC6"/>
          <w:sz w:val="28"/>
          <w:szCs w:val="28"/>
        </w:rPr>
      </w:pPr>
      <w:r w:rsidRPr="00AE3F09">
        <w:rPr>
          <w:sz w:val="28"/>
          <w:szCs w:val="28"/>
        </w:rPr>
        <w:t xml:space="preserve">Административный центр </w:t>
      </w:r>
      <w:r>
        <w:rPr>
          <w:sz w:val="28"/>
          <w:szCs w:val="28"/>
        </w:rPr>
        <w:t>Шабельского</w:t>
      </w:r>
      <w:r w:rsidRPr="00AE3F09">
        <w:rPr>
          <w:sz w:val="28"/>
          <w:szCs w:val="28"/>
        </w:rPr>
        <w:t xml:space="preserve"> сельского поселения – </w:t>
      </w:r>
      <w:r>
        <w:rPr>
          <w:sz w:val="28"/>
          <w:szCs w:val="28"/>
        </w:rPr>
        <w:t>село 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бельское,</w:t>
      </w:r>
      <w:r w:rsidRPr="00AE3F09">
        <w:rPr>
          <w:sz w:val="28"/>
          <w:szCs w:val="28"/>
        </w:rPr>
        <w:t xml:space="preserve"> расположен</w:t>
      </w:r>
      <w:r>
        <w:rPr>
          <w:sz w:val="28"/>
          <w:szCs w:val="28"/>
        </w:rPr>
        <w:t>о</w:t>
      </w:r>
      <w:r w:rsidRPr="00AE3F09">
        <w:rPr>
          <w:color w:val="4BACC6"/>
          <w:sz w:val="28"/>
          <w:szCs w:val="28"/>
        </w:rPr>
        <w:t xml:space="preserve"> </w:t>
      </w:r>
      <w:r w:rsidRPr="00AE3F09"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44 км"/>
        </w:smartTagPr>
        <w:r>
          <w:rPr>
            <w:sz w:val="28"/>
            <w:szCs w:val="28"/>
          </w:rPr>
          <w:t>44</w:t>
        </w:r>
        <w:r w:rsidRPr="00AE3F09">
          <w:rPr>
            <w:sz w:val="28"/>
            <w:szCs w:val="28"/>
          </w:rPr>
          <w:t xml:space="preserve"> км</w:t>
        </w:r>
      </w:smartTag>
      <w:r w:rsidRPr="00AE3F09">
        <w:rPr>
          <w:sz w:val="28"/>
          <w:szCs w:val="28"/>
        </w:rPr>
        <w:t xml:space="preserve"> от административного</w:t>
      </w:r>
      <w:r w:rsidRPr="00AF2F14">
        <w:rPr>
          <w:sz w:val="28"/>
          <w:szCs w:val="28"/>
        </w:rPr>
        <w:t xml:space="preserve"> центра </w:t>
      </w:r>
      <w:r>
        <w:rPr>
          <w:sz w:val="28"/>
          <w:szCs w:val="28"/>
        </w:rPr>
        <w:t>Щербиновского</w:t>
      </w:r>
      <w:r w:rsidRPr="00AF2F14">
        <w:rPr>
          <w:sz w:val="28"/>
          <w:szCs w:val="28"/>
        </w:rPr>
        <w:t xml:space="preserve"> района – </w:t>
      </w:r>
      <w:r>
        <w:rPr>
          <w:sz w:val="28"/>
          <w:szCs w:val="28"/>
        </w:rPr>
        <w:t>с</w:t>
      </w:r>
      <w:r w:rsidRPr="00AF2F14">
        <w:rPr>
          <w:sz w:val="28"/>
          <w:szCs w:val="28"/>
        </w:rPr>
        <w:t xml:space="preserve">т. </w:t>
      </w:r>
      <w:r>
        <w:rPr>
          <w:sz w:val="28"/>
          <w:szCs w:val="28"/>
        </w:rPr>
        <w:t xml:space="preserve">Старощербиновской </w:t>
      </w:r>
      <w:r w:rsidRPr="00AF2F14"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74 км"/>
        </w:smartTagPr>
        <w:r>
          <w:rPr>
            <w:sz w:val="28"/>
            <w:szCs w:val="28"/>
          </w:rPr>
          <w:t>274</w:t>
        </w:r>
        <w:r w:rsidRPr="00AF2F14">
          <w:rPr>
            <w:sz w:val="28"/>
            <w:szCs w:val="28"/>
          </w:rPr>
          <w:t xml:space="preserve"> км</w:t>
        </w:r>
      </w:smartTag>
      <w:r w:rsidRPr="00AF2F14">
        <w:rPr>
          <w:sz w:val="28"/>
          <w:szCs w:val="28"/>
        </w:rPr>
        <w:t xml:space="preserve"> от административного центра Кра</w:t>
      </w:r>
      <w:r w:rsidRPr="00AF2F14">
        <w:rPr>
          <w:sz w:val="28"/>
          <w:szCs w:val="28"/>
        </w:rPr>
        <w:t>с</w:t>
      </w:r>
      <w:r w:rsidRPr="00AF2F14">
        <w:rPr>
          <w:sz w:val="28"/>
          <w:szCs w:val="28"/>
        </w:rPr>
        <w:t>нодарского края – г. Краснодар</w:t>
      </w:r>
      <w:r w:rsidRPr="00EA1970">
        <w:rPr>
          <w:sz w:val="28"/>
          <w:szCs w:val="28"/>
        </w:rPr>
        <w:t>а.</w:t>
      </w:r>
    </w:p>
    <w:p w:rsidR="00B760DD" w:rsidRPr="009F74FD" w:rsidRDefault="00B760DD" w:rsidP="00D76686">
      <w:pPr>
        <w:widowControl w:val="0"/>
        <w:shd w:val="clear" w:color="auto" w:fill="FFFFFF"/>
        <w:suppressAutoHyphens/>
        <w:autoSpaceDE w:val="0"/>
        <w:spacing w:line="322" w:lineRule="exact"/>
        <w:ind w:firstLine="720"/>
        <w:jc w:val="both"/>
        <w:rPr>
          <w:sz w:val="28"/>
          <w:szCs w:val="28"/>
        </w:rPr>
      </w:pPr>
      <w:r w:rsidRPr="009F74FD">
        <w:rPr>
          <w:sz w:val="28"/>
          <w:szCs w:val="28"/>
        </w:rPr>
        <w:t xml:space="preserve">Площадь поселения составляет </w:t>
      </w:r>
      <w:smartTag w:uri="urn:schemas-microsoft-com:office:smarttags" w:element="metricconverter">
        <w:smartTagPr>
          <w:attr w:name="ProductID" w:val="10430 га"/>
        </w:smartTagPr>
        <w:r>
          <w:rPr>
            <w:color w:val="000000"/>
            <w:sz w:val="28"/>
            <w:szCs w:val="28"/>
          </w:rPr>
          <w:t>10430</w:t>
        </w:r>
        <w:r w:rsidRPr="009F74FD">
          <w:rPr>
            <w:color w:val="000000"/>
            <w:sz w:val="28"/>
            <w:szCs w:val="28"/>
          </w:rPr>
          <w:t xml:space="preserve"> га</w:t>
        </w:r>
      </w:smartTag>
      <w:r w:rsidRPr="009F74FD">
        <w:rPr>
          <w:sz w:val="28"/>
          <w:szCs w:val="28"/>
        </w:rPr>
        <w:t>.</w:t>
      </w:r>
    </w:p>
    <w:p w:rsidR="00B760DD" w:rsidRDefault="00B760DD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1.2. Социально-экономическая характеристика </w:t>
      </w:r>
      <w:r>
        <w:rPr>
          <w:b/>
          <w:sz w:val="28"/>
          <w:szCs w:val="22"/>
        </w:rPr>
        <w:t>Шабельского</w:t>
      </w:r>
      <w:r w:rsidRPr="00950148">
        <w:rPr>
          <w:b/>
          <w:sz w:val="28"/>
          <w:szCs w:val="22"/>
        </w:rPr>
        <w:t xml:space="preserve"> сельского п</w:t>
      </w:r>
      <w:r w:rsidRPr="00950148">
        <w:rPr>
          <w:b/>
          <w:sz w:val="28"/>
          <w:szCs w:val="22"/>
        </w:rPr>
        <w:t>о</w:t>
      </w:r>
      <w:r w:rsidRPr="00950148">
        <w:rPr>
          <w:b/>
          <w:sz w:val="28"/>
          <w:szCs w:val="22"/>
        </w:rPr>
        <w:t xml:space="preserve">селения </w:t>
      </w:r>
      <w:r>
        <w:rPr>
          <w:b/>
          <w:sz w:val="28"/>
          <w:szCs w:val="22"/>
        </w:rPr>
        <w:t>Щербиновского</w:t>
      </w:r>
      <w:r w:rsidRPr="00950148">
        <w:rPr>
          <w:b/>
          <w:sz w:val="28"/>
          <w:szCs w:val="22"/>
        </w:rPr>
        <w:t xml:space="preserve"> района, характеристика градостроительной де</w:t>
      </w:r>
      <w:r w:rsidRPr="00950148">
        <w:rPr>
          <w:b/>
          <w:sz w:val="28"/>
          <w:szCs w:val="22"/>
        </w:rPr>
        <w:t>я</w:t>
      </w:r>
      <w:r w:rsidRPr="00950148">
        <w:rPr>
          <w:b/>
          <w:sz w:val="28"/>
          <w:szCs w:val="22"/>
        </w:rPr>
        <w:t xml:space="preserve">тельности на территории поселения, </w:t>
      </w:r>
    </w:p>
    <w:p w:rsidR="00B760DD" w:rsidRDefault="00B760DD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включая деятельность в сфере транспорта, </w:t>
      </w:r>
    </w:p>
    <w:p w:rsidR="00B760DD" w:rsidRPr="00950148" w:rsidRDefault="00B760DD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>оценку транспортного спроса</w:t>
      </w:r>
    </w:p>
    <w:p w:rsidR="00B760DD" w:rsidRDefault="00B760DD" w:rsidP="00EA1970">
      <w:pPr>
        <w:jc w:val="both"/>
        <w:rPr>
          <w:b/>
          <w:color w:val="4BACC6"/>
          <w:sz w:val="28"/>
          <w:szCs w:val="28"/>
        </w:rPr>
      </w:pPr>
    </w:p>
    <w:p w:rsidR="00B760DD" w:rsidRPr="001E49FA" w:rsidRDefault="00B760DD" w:rsidP="001E49FA">
      <w:pPr>
        <w:ind w:firstLine="708"/>
        <w:jc w:val="both"/>
        <w:rPr>
          <w:sz w:val="28"/>
          <w:szCs w:val="22"/>
        </w:rPr>
      </w:pPr>
      <w:r>
        <w:rPr>
          <w:sz w:val="28"/>
          <w:szCs w:val="28"/>
        </w:rPr>
        <w:t>Шабельское</w:t>
      </w:r>
      <w:r w:rsidRPr="00B052E0">
        <w:rPr>
          <w:sz w:val="28"/>
          <w:szCs w:val="28"/>
        </w:rPr>
        <w:t xml:space="preserve"> сельское поселение входит</w:t>
      </w:r>
      <w:r w:rsidRPr="001E49FA">
        <w:rPr>
          <w:sz w:val="28"/>
          <w:szCs w:val="22"/>
        </w:rPr>
        <w:t xml:space="preserve"> в состав </w:t>
      </w:r>
      <w:r>
        <w:rPr>
          <w:sz w:val="28"/>
          <w:szCs w:val="22"/>
        </w:rPr>
        <w:t>Щербиновского</w:t>
      </w:r>
      <w:r w:rsidRPr="001E49FA">
        <w:rPr>
          <w:sz w:val="28"/>
          <w:szCs w:val="22"/>
        </w:rPr>
        <w:t xml:space="preserve"> района и включает в себя</w:t>
      </w:r>
      <w:r w:rsidRPr="001E49FA">
        <w:rPr>
          <w:color w:val="4BACC6"/>
          <w:sz w:val="28"/>
          <w:szCs w:val="22"/>
        </w:rPr>
        <w:t xml:space="preserve"> </w:t>
      </w:r>
      <w:r>
        <w:rPr>
          <w:sz w:val="28"/>
          <w:szCs w:val="22"/>
        </w:rPr>
        <w:t>2</w:t>
      </w:r>
      <w:r w:rsidRPr="001E49FA">
        <w:rPr>
          <w:sz w:val="28"/>
          <w:szCs w:val="22"/>
        </w:rPr>
        <w:t> </w:t>
      </w:r>
      <w:r>
        <w:rPr>
          <w:sz w:val="28"/>
          <w:szCs w:val="22"/>
        </w:rPr>
        <w:t xml:space="preserve"> </w:t>
      </w:r>
      <w:r w:rsidRPr="001E49FA">
        <w:rPr>
          <w:sz w:val="28"/>
          <w:szCs w:val="22"/>
        </w:rPr>
        <w:t>населенны</w:t>
      </w:r>
      <w:r>
        <w:rPr>
          <w:sz w:val="28"/>
          <w:szCs w:val="22"/>
        </w:rPr>
        <w:t>х</w:t>
      </w:r>
      <w:r w:rsidRPr="001E49FA">
        <w:rPr>
          <w:sz w:val="28"/>
          <w:szCs w:val="22"/>
        </w:rPr>
        <w:t xml:space="preserve"> пункт</w:t>
      </w:r>
      <w:r>
        <w:rPr>
          <w:sz w:val="28"/>
          <w:szCs w:val="22"/>
        </w:rPr>
        <w:t>а</w:t>
      </w:r>
      <w:r w:rsidRPr="001E49FA">
        <w:rPr>
          <w:sz w:val="28"/>
          <w:szCs w:val="22"/>
        </w:rPr>
        <w:t xml:space="preserve">: </w:t>
      </w:r>
      <w:r>
        <w:rPr>
          <w:sz w:val="28"/>
          <w:szCs w:val="22"/>
        </w:rPr>
        <w:t>село Шабельское (административный центр) и хутор Молчановка.</w:t>
      </w:r>
    </w:p>
    <w:p w:rsidR="00B760DD" w:rsidRPr="008D059E" w:rsidRDefault="00B760DD" w:rsidP="00AF2F14">
      <w:pPr>
        <w:ind w:firstLine="709"/>
        <w:jc w:val="both"/>
        <w:rPr>
          <w:sz w:val="28"/>
          <w:szCs w:val="22"/>
        </w:rPr>
      </w:pPr>
      <w:r w:rsidRPr="008D059E">
        <w:rPr>
          <w:sz w:val="28"/>
          <w:szCs w:val="22"/>
        </w:rPr>
        <w:t>Правовым актом территориального планирования муниципального уро</w:t>
      </w:r>
      <w:r w:rsidRPr="008D059E">
        <w:rPr>
          <w:sz w:val="28"/>
          <w:szCs w:val="22"/>
        </w:rPr>
        <w:t>в</w:t>
      </w:r>
      <w:r w:rsidRPr="008D059E">
        <w:rPr>
          <w:sz w:val="28"/>
          <w:szCs w:val="22"/>
        </w:rPr>
        <w:t xml:space="preserve">ня является генеральный план. Генеральный план </w:t>
      </w:r>
      <w:r>
        <w:rPr>
          <w:sz w:val="28"/>
          <w:szCs w:val="22"/>
        </w:rPr>
        <w:t>Шабельского</w:t>
      </w:r>
      <w:r w:rsidRPr="008D059E">
        <w:rPr>
          <w:sz w:val="28"/>
          <w:szCs w:val="22"/>
        </w:rPr>
        <w:t xml:space="preserve"> сельского пос</w:t>
      </w:r>
      <w:r w:rsidRPr="008D059E">
        <w:rPr>
          <w:sz w:val="28"/>
          <w:szCs w:val="22"/>
        </w:rPr>
        <w:t>е</w:t>
      </w:r>
      <w:r w:rsidRPr="008D059E">
        <w:rPr>
          <w:sz w:val="28"/>
          <w:szCs w:val="22"/>
        </w:rPr>
        <w:t xml:space="preserve">ления </w:t>
      </w:r>
      <w:r>
        <w:rPr>
          <w:sz w:val="28"/>
          <w:szCs w:val="22"/>
        </w:rPr>
        <w:t>Щербиновского</w:t>
      </w:r>
      <w:r w:rsidRPr="008D059E">
        <w:rPr>
          <w:sz w:val="28"/>
          <w:szCs w:val="22"/>
        </w:rPr>
        <w:t xml:space="preserve"> района утвержден решением Совета </w:t>
      </w:r>
      <w:r>
        <w:rPr>
          <w:sz w:val="28"/>
          <w:szCs w:val="22"/>
        </w:rPr>
        <w:t xml:space="preserve">муниципального образования </w:t>
      </w:r>
      <w:r w:rsidRPr="008D059E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Щербиновский район </w:t>
      </w:r>
      <w:r w:rsidRPr="008D059E">
        <w:rPr>
          <w:sz w:val="28"/>
          <w:szCs w:val="22"/>
        </w:rPr>
        <w:t xml:space="preserve"> от 2</w:t>
      </w:r>
      <w:r>
        <w:rPr>
          <w:sz w:val="28"/>
          <w:szCs w:val="22"/>
        </w:rPr>
        <w:t>6 апреля</w:t>
      </w:r>
      <w:r w:rsidRPr="008D059E">
        <w:rPr>
          <w:sz w:val="28"/>
          <w:szCs w:val="22"/>
        </w:rPr>
        <w:t xml:space="preserve"> 201</w:t>
      </w:r>
      <w:r>
        <w:rPr>
          <w:sz w:val="28"/>
          <w:szCs w:val="22"/>
        </w:rPr>
        <w:t>6</w:t>
      </w:r>
      <w:r w:rsidRPr="008D059E">
        <w:rPr>
          <w:sz w:val="28"/>
          <w:szCs w:val="22"/>
        </w:rPr>
        <w:t xml:space="preserve"> года № </w:t>
      </w:r>
      <w:r>
        <w:rPr>
          <w:sz w:val="28"/>
          <w:szCs w:val="22"/>
        </w:rPr>
        <w:t>17(с изменениями от 22.02.2017)</w:t>
      </w:r>
      <w:r w:rsidRPr="008D059E">
        <w:rPr>
          <w:sz w:val="28"/>
          <w:szCs w:val="22"/>
        </w:rPr>
        <w:t>, согласно которому установлены и утверждены:</w:t>
      </w:r>
    </w:p>
    <w:p w:rsidR="00B760DD" w:rsidRPr="008D059E" w:rsidRDefault="00B760DD" w:rsidP="00AF2F14">
      <w:pPr>
        <w:ind w:firstLine="709"/>
        <w:jc w:val="both"/>
        <w:rPr>
          <w:sz w:val="28"/>
          <w:szCs w:val="22"/>
        </w:rPr>
      </w:pPr>
      <w:r w:rsidRPr="008D059E">
        <w:rPr>
          <w:sz w:val="28"/>
          <w:szCs w:val="22"/>
        </w:rPr>
        <w:t>-территориальная организация и планировочная структура территории поселения;</w:t>
      </w:r>
    </w:p>
    <w:p w:rsidR="00B760DD" w:rsidRPr="00FA53EF" w:rsidRDefault="00B760DD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Pr="00FA53EF">
        <w:rPr>
          <w:color w:val="000000"/>
          <w:sz w:val="28"/>
          <w:szCs w:val="22"/>
        </w:rPr>
        <w:t>территориальная организация и планировочная структура территории поселения;</w:t>
      </w:r>
    </w:p>
    <w:p w:rsidR="00B760DD" w:rsidRPr="00FA53EF" w:rsidRDefault="00B760DD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Pr="00FA53EF">
        <w:rPr>
          <w:color w:val="000000"/>
          <w:sz w:val="28"/>
          <w:szCs w:val="22"/>
        </w:rPr>
        <w:t>функциональное зонирование территории поселения;</w:t>
      </w:r>
    </w:p>
    <w:p w:rsidR="00B760DD" w:rsidRPr="00FA53EF" w:rsidRDefault="00B760DD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Pr="00FA53EF">
        <w:rPr>
          <w:color w:val="000000"/>
          <w:sz w:val="28"/>
          <w:szCs w:val="22"/>
        </w:rPr>
        <w:t>границы зон планируемого размещения объектов капитального стро</w:t>
      </w:r>
      <w:r w:rsidRPr="00FA53EF">
        <w:rPr>
          <w:color w:val="000000"/>
          <w:sz w:val="28"/>
          <w:szCs w:val="22"/>
        </w:rPr>
        <w:t>и</w:t>
      </w:r>
      <w:r w:rsidRPr="00FA53EF">
        <w:rPr>
          <w:color w:val="000000"/>
          <w:sz w:val="28"/>
          <w:szCs w:val="22"/>
        </w:rPr>
        <w:t>тельства муниципального уровня.</w:t>
      </w:r>
    </w:p>
    <w:p w:rsidR="00B760DD" w:rsidRPr="00FA53EF" w:rsidRDefault="00B760DD" w:rsidP="00AF2F14">
      <w:pPr>
        <w:ind w:firstLine="709"/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 xml:space="preserve">На основании генерального плана </w:t>
      </w:r>
      <w:r>
        <w:rPr>
          <w:color w:val="000000"/>
          <w:sz w:val="28"/>
          <w:szCs w:val="22"/>
        </w:rPr>
        <w:t>Шабельского</w:t>
      </w:r>
      <w:r w:rsidRPr="00FA53EF">
        <w:rPr>
          <w:color w:val="000000"/>
          <w:sz w:val="28"/>
          <w:szCs w:val="22"/>
        </w:rPr>
        <w:t xml:space="preserve"> сельского поселения </w:t>
      </w:r>
      <w:r>
        <w:rPr>
          <w:color w:val="000000"/>
          <w:sz w:val="28"/>
          <w:szCs w:val="22"/>
        </w:rPr>
        <w:t>Щербиновского</w:t>
      </w:r>
      <w:r w:rsidRPr="00FA53EF">
        <w:rPr>
          <w:color w:val="000000"/>
          <w:sz w:val="28"/>
          <w:szCs w:val="22"/>
        </w:rPr>
        <w:t xml:space="preserve"> района юридически обоснованно осуществляются последу</w:t>
      </w:r>
      <w:r w:rsidRPr="00FA53EF">
        <w:rPr>
          <w:color w:val="000000"/>
          <w:sz w:val="28"/>
          <w:szCs w:val="22"/>
        </w:rPr>
        <w:t>ю</w:t>
      </w:r>
      <w:r w:rsidRPr="00FA53EF">
        <w:rPr>
          <w:color w:val="000000"/>
          <w:sz w:val="28"/>
          <w:szCs w:val="22"/>
        </w:rPr>
        <w:t>щие этапы градостроительной деятельности на территории поселения:</w:t>
      </w:r>
    </w:p>
    <w:p w:rsidR="00B760DD" w:rsidRPr="008D059E" w:rsidRDefault="00B760DD" w:rsidP="00AF2F14">
      <w:pPr>
        <w:ind w:firstLine="709"/>
        <w:jc w:val="both"/>
        <w:rPr>
          <w:sz w:val="28"/>
          <w:szCs w:val="22"/>
        </w:rPr>
      </w:pPr>
      <w:r w:rsidRPr="008D059E">
        <w:rPr>
          <w:sz w:val="28"/>
          <w:szCs w:val="22"/>
        </w:rPr>
        <w:t xml:space="preserve">-решением Совета </w:t>
      </w:r>
      <w:r>
        <w:rPr>
          <w:sz w:val="28"/>
          <w:szCs w:val="22"/>
        </w:rPr>
        <w:t>муниципального образования</w:t>
      </w:r>
      <w:r w:rsidRPr="008D059E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Щербиновский </w:t>
      </w:r>
      <w:r w:rsidRPr="008D059E">
        <w:rPr>
          <w:sz w:val="28"/>
          <w:szCs w:val="22"/>
        </w:rPr>
        <w:t xml:space="preserve"> район от </w:t>
      </w:r>
      <w:r>
        <w:rPr>
          <w:sz w:val="28"/>
          <w:szCs w:val="22"/>
        </w:rPr>
        <w:t>25 мая</w:t>
      </w:r>
      <w:r w:rsidRPr="008D059E">
        <w:rPr>
          <w:sz w:val="28"/>
          <w:szCs w:val="22"/>
        </w:rPr>
        <w:t xml:space="preserve"> 201</w:t>
      </w:r>
      <w:r>
        <w:rPr>
          <w:sz w:val="28"/>
          <w:szCs w:val="22"/>
        </w:rPr>
        <w:t>6</w:t>
      </w:r>
      <w:r w:rsidRPr="008D059E">
        <w:rPr>
          <w:sz w:val="28"/>
          <w:szCs w:val="22"/>
        </w:rPr>
        <w:t xml:space="preserve"> года № 1</w:t>
      </w:r>
      <w:r>
        <w:rPr>
          <w:sz w:val="28"/>
          <w:szCs w:val="22"/>
        </w:rPr>
        <w:t>9</w:t>
      </w:r>
      <w:r w:rsidRPr="008D059E">
        <w:rPr>
          <w:sz w:val="28"/>
          <w:szCs w:val="22"/>
        </w:rPr>
        <w:t xml:space="preserve"> утверждены правила землепользования и застройки </w:t>
      </w:r>
      <w:r>
        <w:rPr>
          <w:sz w:val="28"/>
          <w:szCs w:val="22"/>
        </w:rPr>
        <w:t>Ш</w:t>
      </w:r>
      <w:r>
        <w:rPr>
          <w:sz w:val="28"/>
          <w:szCs w:val="22"/>
        </w:rPr>
        <w:t>а</w:t>
      </w:r>
      <w:r>
        <w:rPr>
          <w:sz w:val="28"/>
          <w:szCs w:val="22"/>
        </w:rPr>
        <w:t>бельского</w:t>
      </w:r>
      <w:r w:rsidRPr="008D059E">
        <w:rPr>
          <w:sz w:val="28"/>
          <w:szCs w:val="22"/>
        </w:rPr>
        <w:t xml:space="preserve"> сельского поселения </w:t>
      </w:r>
      <w:r>
        <w:rPr>
          <w:sz w:val="28"/>
          <w:szCs w:val="22"/>
        </w:rPr>
        <w:t>Щербиновского</w:t>
      </w:r>
      <w:r w:rsidRPr="008D059E">
        <w:rPr>
          <w:sz w:val="28"/>
          <w:szCs w:val="22"/>
        </w:rPr>
        <w:t xml:space="preserve"> района. Согласно правил</w:t>
      </w:r>
      <w:r>
        <w:rPr>
          <w:sz w:val="28"/>
          <w:szCs w:val="22"/>
        </w:rPr>
        <w:t>ам</w:t>
      </w:r>
      <w:r w:rsidRPr="008D059E">
        <w:rPr>
          <w:sz w:val="28"/>
          <w:szCs w:val="22"/>
        </w:rPr>
        <w:t xml:space="preserve"> землепользования и застройки поселения установлены  градостроительные ре</w:t>
      </w:r>
      <w:r w:rsidRPr="008D059E">
        <w:rPr>
          <w:sz w:val="28"/>
          <w:szCs w:val="22"/>
        </w:rPr>
        <w:t>г</w:t>
      </w:r>
      <w:r w:rsidRPr="008D059E">
        <w:rPr>
          <w:sz w:val="28"/>
          <w:szCs w:val="22"/>
        </w:rPr>
        <w:t>ламенты;</w:t>
      </w:r>
    </w:p>
    <w:p w:rsidR="00B760DD" w:rsidRPr="003565FA" w:rsidRDefault="00B760DD" w:rsidP="00AF2F14">
      <w:pPr>
        <w:ind w:firstLine="709"/>
        <w:jc w:val="both"/>
        <w:rPr>
          <w:color w:val="FF0000"/>
          <w:sz w:val="28"/>
          <w:szCs w:val="22"/>
        </w:rPr>
      </w:pPr>
      <w:r w:rsidRPr="008D059E">
        <w:rPr>
          <w:sz w:val="28"/>
          <w:szCs w:val="22"/>
        </w:rPr>
        <w:t xml:space="preserve">-решением Совета </w:t>
      </w:r>
      <w:r>
        <w:rPr>
          <w:sz w:val="28"/>
          <w:szCs w:val="22"/>
        </w:rPr>
        <w:t>Шабельского</w:t>
      </w:r>
      <w:r w:rsidRPr="008D059E">
        <w:rPr>
          <w:sz w:val="28"/>
          <w:szCs w:val="22"/>
        </w:rPr>
        <w:t xml:space="preserve"> сельского поселения </w:t>
      </w:r>
      <w:r>
        <w:rPr>
          <w:sz w:val="28"/>
          <w:szCs w:val="22"/>
        </w:rPr>
        <w:t>Щербиновского</w:t>
      </w:r>
      <w:r w:rsidRPr="008D059E">
        <w:rPr>
          <w:sz w:val="28"/>
          <w:szCs w:val="22"/>
        </w:rPr>
        <w:t xml:space="preserve"> района от </w:t>
      </w:r>
      <w:r>
        <w:rPr>
          <w:sz w:val="28"/>
          <w:szCs w:val="22"/>
        </w:rPr>
        <w:t>30</w:t>
      </w:r>
      <w:r w:rsidRPr="008D059E">
        <w:rPr>
          <w:sz w:val="28"/>
          <w:szCs w:val="22"/>
        </w:rPr>
        <w:t xml:space="preserve"> </w:t>
      </w:r>
      <w:r>
        <w:rPr>
          <w:sz w:val="28"/>
          <w:szCs w:val="22"/>
        </w:rPr>
        <w:t>декабря 201</w:t>
      </w:r>
      <w:r w:rsidRPr="008D059E">
        <w:rPr>
          <w:sz w:val="28"/>
          <w:szCs w:val="22"/>
        </w:rPr>
        <w:t>3 года № 1 утверждена программа комплексного ра</w:t>
      </w:r>
      <w:r w:rsidRPr="008D059E">
        <w:rPr>
          <w:sz w:val="28"/>
          <w:szCs w:val="22"/>
        </w:rPr>
        <w:t>з</w:t>
      </w:r>
      <w:r w:rsidRPr="008D059E">
        <w:rPr>
          <w:sz w:val="28"/>
          <w:szCs w:val="22"/>
        </w:rPr>
        <w:t xml:space="preserve">вития систем коммунальной инфраструктуры муниципального образования </w:t>
      </w:r>
      <w:r>
        <w:rPr>
          <w:sz w:val="28"/>
          <w:szCs w:val="22"/>
        </w:rPr>
        <w:t>Шабельское</w:t>
      </w:r>
      <w:r w:rsidRPr="008D059E">
        <w:rPr>
          <w:sz w:val="28"/>
          <w:szCs w:val="22"/>
        </w:rPr>
        <w:t xml:space="preserve"> сельское поселение </w:t>
      </w:r>
      <w:r>
        <w:rPr>
          <w:sz w:val="28"/>
          <w:szCs w:val="22"/>
        </w:rPr>
        <w:t>Щербиновского</w:t>
      </w:r>
      <w:r w:rsidRPr="008D059E">
        <w:rPr>
          <w:sz w:val="28"/>
          <w:szCs w:val="22"/>
        </w:rPr>
        <w:t xml:space="preserve"> района на период  20 лет (до 2032 года) с выделением 1-ой очереди строительства – 10 лет с </w:t>
      </w:r>
      <w:smartTag w:uri="urn:schemas-microsoft-com:office:smarttags" w:element="metricconverter">
        <w:smartTagPr>
          <w:attr w:name="ProductID" w:val="2013 г"/>
        </w:smartTagPr>
        <w:r w:rsidRPr="008D059E">
          <w:rPr>
            <w:sz w:val="28"/>
            <w:szCs w:val="22"/>
          </w:rPr>
          <w:t>2013 г</w:t>
        </w:r>
      </w:smartTag>
      <w:r w:rsidRPr="008D059E">
        <w:rPr>
          <w:sz w:val="28"/>
          <w:szCs w:val="22"/>
        </w:rPr>
        <w:t xml:space="preserve">. до </w:t>
      </w:r>
      <w:smartTag w:uri="urn:schemas-microsoft-com:office:smarttags" w:element="metricconverter">
        <w:smartTagPr>
          <w:attr w:name="ProductID" w:val="2022 г"/>
        </w:smartTagPr>
        <w:r w:rsidRPr="008D059E">
          <w:rPr>
            <w:sz w:val="28"/>
            <w:szCs w:val="22"/>
          </w:rPr>
          <w:t>2022 г</w:t>
        </w:r>
      </w:smartTag>
      <w:r w:rsidRPr="008D059E">
        <w:rPr>
          <w:sz w:val="28"/>
          <w:szCs w:val="22"/>
        </w:rPr>
        <w:t>. и на перспективу до 2041 года</w:t>
      </w:r>
      <w:r>
        <w:rPr>
          <w:sz w:val="28"/>
          <w:szCs w:val="22"/>
        </w:rPr>
        <w:t>:</w:t>
      </w:r>
    </w:p>
    <w:p w:rsidR="00B760DD" w:rsidRPr="00D76686" w:rsidRDefault="00B760DD" w:rsidP="00AF2F14">
      <w:pPr>
        <w:ind w:firstLine="709"/>
        <w:jc w:val="both"/>
        <w:rPr>
          <w:sz w:val="28"/>
          <w:szCs w:val="22"/>
        </w:rPr>
      </w:pPr>
      <w:r w:rsidRPr="00D76686">
        <w:rPr>
          <w:sz w:val="28"/>
          <w:szCs w:val="22"/>
        </w:rPr>
        <w:t>-муниципальным образованием Щербиновский район разрабатывается и утверждается градостроительная документация для строительства и реконс</w:t>
      </w:r>
      <w:r w:rsidRPr="00D76686">
        <w:rPr>
          <w:sz w:val="28"/>
          <w:szCs w:val="22"/>
        </w:rPr>
        <w:t>т</w:t>
      </w:r>
      <w:r w:rsidRPr="00D76686">
        <w:rPr>
          <w:sz w:val="28"/>
          <w:szCs w:val="22"/>
        </w:rPr>
        <w:t>рукции линейных объектов;</w:t>
      </w:r>
    </w:p>
    <w:p w:rsidR="00B760DD" w:rsidRPr="00D76686" w:rsidRDefault="00B760DD" w:rsidP="006E247E">
      <w:pPr>
        <w:ind w:firstLine="709"/>
        <w:jc w:val="both"/>
        <w:rPr>
          <w:sz w:val="28"/>
          <w:szCs w:val="22"/>
        </w:rPr>
      </w:pPr>
      <w:r w:rsidRPr="00D76686">
        <w:rPr>
          <w:sz w:val="28"/>
          <w:szCs w:val="22"/>
        </w:rPr>
        <w:t>-для осуществления строительства на территории поселения муниципал</w:t>
      </w:r>
      <w:r w:rsidRPr="00D76686">
        <w:rPr>
          <w:sz w:val="28"/>
          <w:szCs w:val="22"/>
        </w:rPr>
        <w:t>ь</w:t>
      </w:r>
      <w:r w:rsidRPr="00D76686">
        <w:rPr>
          <w:sz w:val="28"/>
          <w:szCs w:val="22"/>
        </w:rPr>
        <w:t>ным образованием Щербиновский район подготавливаются и утверждаются градостроительные планы земельных участков.</w:t>
      </w:r>
    </w:p>
    <w:p w:rsidR="00B760DD" w:rsidRPr="001E49FA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 xml:space="preserve">Автомобильные дороги имеют стратегическое значение для </w:t>
      </w:r>
      <w:r>
        <w:rPr>
          <w:rFonts w:ascii="Times New Roman" w:hAnsi="Times New Roman"/>
          <w:sz w:val="28"/>
          <w:szCs w:val="22"/>
        </w:rPr>
        <w:t>Шабельского</w:t>
      </w:r>
      <w:r w:rsidRPr="001E49FA">
        <w:rPr>
          <w:rFonts w:ascii="Times New Roman" w:hAnsi="Times New Roman"/>
          <w:sz w:val="28"/>
          <w:szCs w:val="22"/>
        </w:rPr>
        <w:t xml:space="preserve"> сельского поселения</w:t>
      </w:r>
      <w:r>
        <w:rPr>
          <w:rFonts w:ascii="Times New Roman" w:hAnsi="Times New Roman"/>
          <w:sz w:val="28"/>
          <w:szCs w:val="22"/>
        </w:rPr>
        <w:t xml:space="preserve"> Щербиновского района</w:t>
      </w:r>
      <w:r w:rsidRPr="001E49FA">
        <w:rPr>
          <w:rFonts w:ascii="Times New Roman" w:hAnsi="Times New Roman"/>
          <w:sz w:val="28"/>
          <w:szCs w:val="22"/>
        </w:rPr>
        <w:t>. Они связывают территорию пос</w:t>
      </w:r>
      <w:r w:rsidRPr="001E49FA">
        <w:rPr>
          <w:rFonts w:ascii="Times New Roman" w:hAnsi="Times New Roman"/>
          <w:sz w:val="28"/>
          <w:szCs w:val="22"/>
        </w:rPr>
        <w:t>е</w:t>
      </w:r>
      <w:r w:rsidRPr="001E49FA">
        <w:rPr>
          <w:rFonts w:ascii="Times New Roman" w:hAnsi="Times New Roman"/>
          <w:sz w:val="28"/>
          <w:szCs w:val="22"/>
        </w:rPr>
        <w:t>ления, обеспечивают жизнедеятельность населенного пункта и во многом опр</w:t>
      </w:r>
      <w:r w:rsidRPr="001E49FA">
        <w:rPr>
          <w:rFonts w:ascii="Times New Roman" w:hAnsi="Times New Roman"/>
          <w:sz w:val="28"/>
          <w:szCs w:val="22"/>
        </w:rPr>
        <w:t>е</w:t>
      </w:r>
      <w:r w:rsidRPr="001E49FA">
        <w:rPr>
          <w:rFonts w:ascii="Times New Roman" w:hAnsi="Times New Roman"/>
          <w:sz w:val="28"/>
          <w:szCs w:val="22"/>
        </w:rPr>
        <w:t>деляют возможности развития экономики сельского поселения. Сеть автом</w:t>
      </w:r>
      <w:r w:rsidRPr="001E49FA">
        <w:rPr>
          <w:rFonts w:ascii="Times New Roman" w:hAnsi="Times New Roman"/>
          <w:sz w:val="28"/>
          <w:szCs w:val="22"/>
        </w:rPr>
        <w:t>о</w:t>
      </w:r>
      <w:r w:rsidRPr="001E49FA">
        <w:rPr>
          <w:rFonts w:ascii="Times New Roman" w:hAnsi="Times New Roman"/>
          <w:sz w:val="28"/>
          <w:szCs w:val="22"/>
        </w:rPr>
        <w:t>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B760DD" w:rsidRPr="001E49FA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</w:t>
      </w:r>
      <w:r w:rsidRPr="001E49FA">
        <w:rPr>
          <w:rFonts w:ascii="Times New Roman" w:hAnsi="Times New Roman"/>
          <w:sz w:val="28"/>
          <w:szCs w:val="22"/>
        </w:rPr>
        <w:t>е</w:t>
      </w:r>
      <w:r w:rsidRPr="001E49FA">
        <w:rPr>
          <w:rFonts w:ascii="Times New Roman" w:hAnsi="Times New Roman"/>
          <w:sz w:val="28"/>
          <w:szCs w:val="22"/>
        </w:rPr>
        <w:t>движения, со значительным повышением спроса на автомобильные перевозки в условиях роста промышленного и сельскохозяйственного производства, увел</w:t>
      </w:r>
      <w:r w:rsidRPr="001E49FA">
        <w:rPr>
          <w:rFonts w:ascii="Times New Roman" w:hAnsi="Times New Roman"/>
          <w:sz w:val="28"/>
          <w:szCs w:val="22"/>
        </w:rPr>
        <w:t>и</w:t>
      </w:r>
      <w:r w:rsidRPr="001E49FA">
        <w:rPr>
          <w:rFonts w:ascii="Times New Roman" w:hAnsi="Times New Roman"/>
          <w:sz w:val="28"/>
          <w:szCs w:val="22"/>
        </w:rPr>
        <w:t>чения объемов строительства и торговли и развития сферы услуг.</w:t>
      </w:r>
    </w:p>
    <w:p w:rsidR="00B760DD" w:rsidRPr="001E49FA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</w:t>
      </w:r>
      <w:r w:rsidRPr="001E49FA">
        <w:rPr>
          <w:rFonts w:ascii="Times New Roman" w:hAnsi="Times New Roman"/>
          <w:sz w:val="28"/>
          <w:szCs w:val="22"/>
        </w:rPr>
        <w:t>о</w:t>
      </w:r>
      <w:r w:rsidRPr="001E49FA">
        <w:rPr>
          <w:rFonts w:ascii="Times New Roman" w:hAnsi="Times New Roman"/>
          <w:sz w:val="28"/>
          <w:szCs w:val="22"/>
        </w:rPr>
        <w:t>вания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r>
        <w:rPr>
          <w:rFonts w:ascii="Times New Roman" w:hAnsi="Times New Roman"/>
          <w:sz w:val="28"/>
          <w:szCs w:val="22"/>
        </w:rPr>
        <w:t>Шабельского</w:t>
      </w:r>
      <w:r w:rsidRPr="00F22F76">
        <w:rPr>
          <w:rFonts w:ascii="Times New Roman" w:hAnsi="Times New Roman"/>
          <w:sz w:val="28"/>
          <w:szCs w:val="22"/>
        </w:rPr>
        <w:t xml:space="preserve"> сельского поселения составляет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r>
        <w:rPr>
          <w:rFonts w:ascii="Times New Roman" w:hAnsi="Times New Roman"/>
          <w:color w:val="000000"/>
          <w:sz w:val="28"/>
          <w:szCs w:val="22"/>
        </w:rPr>
        <w:t>24,85</w:t>
      </w:r>
      <w:r w:rsidRPr="0030524D">
        <w:rPr>
          <w:rFonts w:ascii="Times New Roman" w:hAnsi="Times New Roman"/>
          <w:color w:val="000000"/>
          <w:sz w:val="28"/>
          <w:szCs w:val="22"/>
        </w:rPr>
        <w:t xml:space="preserve"> км.</w:t>
      </w:r>
    </w:p>
    <w:p w:rsidR="00B760DD" w:rsidRDefault="00B760DD" w:rsidP="00EA1970">
      <w:pPr>
        <w:jc w:val="both"/>
        <w:rPr>
          <w:b/>
          <w:color w:val="4BACC6"/>
          <w:sz w:val="28"/>
          <w:szCs w:val="28"/>
        </w:rPr>
      </w:pPr>
    </w:p>
    <w:p w:rsidR="00B760DD" w:rsidRPr="00377239" w:rsidRDefault="00B760DD" w:rsidP="004C469B">
      <w:pPr>
        <w:jc w:val="center"/>
        <w:rPr>
          <w:b/>
          <w:sz w:val="28"/>
          <w:szCs w:val="22"/>
        </w:rPr>
      </w:pPr>
      <w:r w:rsidRPr="00377239">
        <w:rPr>
          <w:b/>
          <w:sz w:val="28"/>
          <w:szCs w:val="22"/>
        </w:rPr>
        <w:t>1.3. Характеристика функционирования и показатели работы транспор</w:t>
      </w:r>
      <w:r w:rsidRPr="00377239">
        <w:rPr>
          <w:b/>
          <w:sz w:val="28"/>
          <w:szCs w:val="22"/>
        </w:rPr>
        <w:t>т</w:t>
      </w:r>
      <w:r w:rsidRPr="00377239">
        <w:rPr>
          <w:b/>
          <w:sz w:val="28"/>
          <w:szCs w:val="22"/>
        </w:rPr>
        <w:t>ной инфраструктуры по видам транспорта</w:t>
      </w:r>
    </w:p>
    <w:p w:rsidR="00B760DD" w:rsidRPr="00377239" w:rsidRDefault="00B760DD" w:rsidP="00EA1970">
      <w:pPr>
        <w:jc w:val="center"/>
        <w:rPr>
          <w:b/>
          <w:sz w:val="28"/>
          <w:szCs w:val="22"/>
        </w:rPr>
      </w:pPr>
    </w:p>
    <w:p w:rsidR="00B760DD" w:rsidRDefault="00B760DD" w:rsidP="006E247E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 xml:space="preserve">Транспортная инфраструктура – </w:t>
      </w:r>
      <w:hyperlink r:id="rId7" w:history="1">
        <w:r w:rsidRPr="00377239">
          <w:rPr>
            <w:rStyle w:val="S0"/>
            <w:rFonts w:ascii="Times New Roman" w:hAnsi="Times New Roman"/>
            <w:sz w:val="28"/>
            <w:szCs w:val="28"/>
          </w:rPr>
          <w:t>система</w:t>
        </w:r>
      </w:hyperlink>
      <w:r w:rsidRPr="00377239">
        <w:rPr>
          <w:rStyle w:val="S0"/>
          <w:rFonts w:ascii="Times New Roman" w:hAnsi="Times New Roman"/>
          <w:sz w:val="28"/>
          <w:szCs w:val="28"/>
        </w:rPr>
        <w:t xml:space="preserve"> коммуникаций и объектов сел</w:t>
      </w:r>
      <w:r w:rsidRPr="00377239">
        <w:rPr>
          <w:rStyle w:val="S0"/>
          <w:rFonts w:ascii="Times New Roman" w:hAnsi="Times New Roman"/>
          <w:sz w:val="28"/>
          <w:szCs w:val="28"/>
        </w:rPr>
        <w:t>ь</w:t>
      </w:r>
      <w:r w:rsidRPr="00377239">
        <w:rPr>
          <w:rStyle w:val="S0"/>
          <w:rFonts w:ascii="Times New Roman" w:hAnsi="Times New Roman"/>
          <w:sz w:val="28"/>
          <w:szCs w:val="28"/>
        </w:rPr>
        <w:t xml:space="preserve">ского, внешнего пассажирского и грузового транспорта, включающая улично-дорожную сеть, линии и </w:t>
      </w:r>
      <w:hyperlink r:id="rId8" w:history="1">
        <w:r w:rsidRPr="00377239">
          <w:rPr>
            <w:rStyle w:val="S0"/>
            <w:rFonts w:ascii="Times New Roman" w:hAnsi="Times New Roman"/>
            <w:sz w:val="28"/>
            <w:szCs w:val="28"/>
          </w:rPr>
          <w:t>сооружения</w:t>
        </w:r>
      </w:hyperlink>
      <w:r w:rsidRPr="00377239">
        <w:rPr>
          <w:rStyle w:val="S0"/>
          <w:rFonts w:ascii="Times New Roman" w:hAnsi="Times New Roman"/>
          <w:sz w:val="28"/>
          <w:szCs w:val="28"/>
        </w:rPr>
        <w:t xml:space="preserve"> внеуличного транспорта, объекты обсл</w:t>
      </w:r>
      <w:r w:rsidRPr="00377239">
        <w:rPr>
          <w:rStyle w:val="S0"/>
          <w:rFonts w:ascii="Times New Roman" w:hAnsi="Times New Roman"/>
          <w:sz w:val="28"/>
          <w:szCs w:val="28"/>
        </w:rPr>
        <w:t>у</w:t>
      </w:r>
      <w:r w:rsidRPr="00377239">
        <w:rPr>
          <w:rStyle w:val="S0"/>
          <w:rFonts w:ascii="Times New Roman" w:hAnsi="Times New Roman"/>
          <w:sz w:val="28"/>
          <w:szCs w:val="28"/>
        </w:rPr>
        <w:t>живания пассажиров, объекты обработки грузов, объекты постоянного и вр</w:t>
      </w:r>
      <w:r w:rsidRPr="00377239">
        <w:rPr>
          <w:rStyle w:val="S0"/>
          <w:rFonts w:ascii="Times New Roman" w:hAnsi="Times New Roman"/>
          <w:sz w:val="28"/>
          <w:szCs w:val="28"/>
        </w:rPr>
        <w:t>е</w:t>
      </w:r>
      <w:r w:rsidRPr="00377239">
        <w:rPr>
          <w:rStyle w:val="S0"/>
          <w:rFonts w:ascii="Times New Roman" w:hAnsi="Times New Roman"/>
          <w:sz w:val="28"/>
          <w:szCs w:val="28"/>
        </w:rPr>
        <w:t>менного хранения и технического обслуживания транспортных средств.</w:t>
      </w:r>
      <w:r w:rsidRPr="00377239">
        <w:rPr>
          <w:sz w:val="28"/>
          <w:szCs w:val="28"/>
        </w:rPr>
        <w:t xml:space="preserve"> Ур</w:t>
      </w:r>
      <w:r w:rsidRPr="00377239">
        <w:rPr>
          <w:sz w:val="28"/>
          <w:szCs w:val="28"/>
        </w:rPr>
        <w:t>о</w:t>
      </w:r>
      <w:r w:rsidRPr="00377239">
        <w:rPr>
          <w:sz w:val="28"/>
          <w:szCs w:val="28"/>
        </w:rPr>
        <w:t>вень развития транспортной сферы в сильной степени определяется общим с</w:t>
      </w:r>
      <w:r w:rsidRPr="00377239">
        <w:rPr>
          <w:sz w:val="28"/>
          <w:szCs w:val="28"/>
        </w:rPr>
        <w:t>о</w:t>
      </w:r>
      <w:r w:rsidRPr="00377239">
        <w:rPr>
          <w:sz w:val="28"/>
          <w:szCs w:val="28"/>
        </w:rPr>
        <w:t>стоянием экономики отдельных территориальных образований, инвестицио</w:t>
      </w:r>
      <w:r w:rsidRPr="00377239">
        <w:rPr>
          <w:sz w:val="28"/>
          <w:szCs w:val="28"/>
        </w:rPr>
        <w:t>н</w:t>
      </w:r>
      <w:r w:rsidRPr="00377239">
        <w:rPr>
          <w:sz w:val="28"/>
          <w:szCs w:val="28"/>
        </w:rPr>
        <w:t>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B760DD" w:rsidRPr="00377239" w:rsidRDefault="00B760DD" w:rsidP="00FA53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инфраструктура Шабельского сельского поселения являе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составляющей </w:t>
      </w:r>
      <w:r w:rsidRPr="00377239">
        <w:rPr>
          <w:sz w:val="28"/>
          <w:szCs w:val="28"/>
        </w:rPr>
        <w:t>инфра</w:t>
      </w:r>
      <w:r>
        <w:rPr>
          <w:sz w:val="28"/>
          <w:szCs w:val="28"/>
        </w:rPr>
        <w:t xml:space="preserve">структуры Щербиновского района </w:t>
      </w:r>
      <w:r w:rsidRPr="00377239">
        <w:rPr>
          <w:sz w:val="28"/>
          <w:szCs w:val="28"/>
        </w:rPr>
        <w:t>Краснодарского края.</w:t>
      </w:r>
    </w:p>
    <w:p w:rsidR="00B760DD" w:rsidRPr="00377239" w:rsidRDefault="00B760DD" w:rsidP="006E247E">
      <w:pPr>
        <w:ind w:firstLine="708"/>
        <w:jc w:val="both"/>
        <w:rPr>
          <w:color w:val="4BACC6"/>
          <w:sz w:val="28"/>
          <w:szCs w:val="28"/>
        </w:rPr>
      </w:pPr>
      <w:r w:rsidRPr="00377239">
        <w:rPr>
          <w:sz w:val="28"/>
          <w:szCs w:val="28"/>
        </w:rPr>
        <w:t>Ближайшая железнодорожная станция для перевозки грузов</w:t>
      </w:r>
      <w:r>
        <w:rPr>
          <w:sz w:val="28"/>
          <w:szCs w:val="28"/>
        </w:rPr>
        <w:t xml:space="preserve"> и</w:t>
      </w:r>
      <w:r w:rsidRPr="00377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пассажиров </w:t>
      </w:r>
      <w:r w:rsidRPr="00377239">
        <w:rPr>
          <w:sz w:val="28"/>
          <w:szCs w:val="28"/>
        </w:rPr>
        <w:t>находи</w:t>
      </w:r>
      <w:r>
        <w:rPr>
          <w:sz w:val="28"/>
          <w:szCs w:val="28"/>
        </w:rPr>
        <w:t xml:space="preserve">тся </w:t>
      </w:r>
      <w:r w:rsidRPr="004C01F2">
        <w:rPr>
          <w:sz w:val="28"/>
          <w:szCs w:val="28"/>
        </w:rPr>
        <w:t xml:space="preserve"> </w:t>
      </w:r>
      <w:r>
        <w:rPr>
          <w:sz w:val="28"/>
          <w:szCs w:val="28"/>
        </w:rPr>
        <w:t>на расстоянии в 44</w:t>
      </w:r>
      <w:r w:rsidRPr="00FA53EF">
        <w:rPr>
          <w:sz w:val="28"/>
          <w:szCs w:val="28"/>
        </w:rPr>
        <w:t xml:space="preserve"> км (</w:t>
      </w:r>
      <w:r>
        <w:rPr>
          <w:sz w:val="28"/>
          <w:szCs w:val="28"/>
        </w:rPr>
        <w:t>ст. Старощербиновская).</w:t>
      </w:r>
      <w:r w:rsidRPr="001526D6">
        <w:rPr>
          <w:sz w:val="28"/>
          <w:szCs w:val="28"/>
        </w:rPr>
        <w:t xml:space="preserve"> </w:t>
      </w:r>
    </w:p>
    <w:p w:rsidR="00B760DD" w:rsidRPr="00377239" w:rsidRDefault="00B760DD" w:rsidP="009A17ED">
      <w:pPr>
        <w:ind w:firstLine="708"/>
        <w:jc w:val="both"/>
        <w:rPr>
          <w:sz w:val="28"/>
          <w:szCs w:val="28"/>
        </w:rPr>
      </w:pPr>
      <w:r w:rsidRPr="00377239">
        <w:rPr>
          <w:color w:val="4BACC6"/>
          <w:sz w:val="28"/>
          <w:szCs w:val="28"/>
        </w:rPr>
        <w:t xml:space="preserve"> </w:t>
      </w:r>
      <w:r>
        <w:rPr>
          <w:sz w:val="28"/>
          <w:szCs w:val="28"/>
        </w:rPr>
        <w:t>Внешние транспортно-экономические связи Шабельского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Щербиновского района </w:t>
      </w:r>
      <w:r w:rsidRPr="00377239">
        <w:rPr>
          <w:sz w:val="28"/>
          <w:szCs w:val="28"/>
        </w:rPr>
        <w:t>с другими регионами осуществляются одним видом транспорта</w:t>
      </w:r>
      <w:r>
        <w:rPr>
          <w:sz w:val="28"/>
          <w:szCs w:val="28"/>
        </w:rPr>
        <w:t xml:space="preserve"> - </w:t>
      </w:r>
      <w:r w:rsidRPr="00377239">
        <w:rPr>
          <w:sz w:val="28"/>
          <w:szCs w:val="28"/>
        </w:rPr>
        <w:t xml:space="preserve"> автомобильным.</w:t>
      </w:r>
    </w:p>
    <w:p w:rsidR="00B760DD" w:rsidRPr="00377239" w:rsidRDefault="00B760DD" w:rsidP="009A17ED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>Воздушные перевозки из поселения не осуществляются.</w:t>
      </w:r>
    </w:p>
    <w:p w:rsidR="00B760DD" w:rsidRPr="00377239" w:rsidRDefault="00B760DD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Водный транспорт на территории поселения не развит.</w:t>
      </w:r>
    </w:p>
    <w:p w:rsidR="00B760DD" w:rsidRPr="00377239" w:rsidRDefault="00B760DD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Pr="00377239">
        <w:rPr>
          <w:sz w:val="28"/>
          <w:szCs w:val="28"/>
        </w:rPr>
        <w:t>эффективностью функционирования автомобильного транспорта, которая зависит от уровня ра</w:t>
      </w:r>
      <w:r w:rsidRPr="00377239">
        <w:rPr>
          <w:sz w:val="28"/>
          <w:szCs w:val="28"/>
        </w:rPr>
        <w:t>з</w:t>
      </w:r>
      <w:r w:rsidRPr="00377239">
        <w:rPr>
          <w:sz w:val="28"/>
          <w:szCs w:val="28"/>
        </w:rPr>
        <w:t>вития и состояния сети автомобильных дорог в границах сельского поселения.</w:t>
      </w:r>
    </w:p>
    <w:p w:rsidR="00B760DD" w:rsidRDefault="00B760DD" w:rsidP="009A17ED">
      <w:pPr>
        <w:rPr>
          <w:b/>
          <w:sz w:val="28"/>
          <w:szCs w:val="28"/>
        </w:rPr>
      </w:pPr>
    </w:p>
    <w:p w:rsidR="00B760DD" w:rsidRDefault="00B760DD" w:rsidP="00EA1970">
      <w:pPr>
        <w:jc w:val="center"/>
        <w:rPr>
          <w:b/>
          <w:sz w:val="28"/>
          <w:szCs w:val="28"/>
        </w:rPr>
      </w:pPr>
      <w:r w:rsidRPr="009A17ED">
        <w:rPr>
          <w:b/>
          <w:sz w:val="28"/>
          <w:szCs w:val="28"/>
        </w:rPr>
        <w:t xml:space="preserve">1.4. Характеристика сети дорог </w:t>
      </w:r>
      <w:r>
        <w:rPr>
          <w:b/>
          <w:sz w:val="28"/>
          <w:szCs w:val="28"/>
        </w:rPr>
        <w:t>Шабельского</w:t>
      </w:r>
      <w:r w:rsidRPr="009A17ED"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>Щерб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новского</w:t>
      </w:r>
      <w:r w:rsidRPr="009A17ED">
        <w:rPr>
          <w:b/>
          <w:sz w:val="28"/>
          <w:szCs w:val="28"/>
        </w:rPr>
        <w:t xml:space="preserve"> района, параметра дорожного движения (скорость, плотность, с</w:t>
      </w:r>
      <w:r w:rsidRPr="009A17ED">
        <w:rPr>
          <w:b/>
          <w:sz w:val="28"/>
          <w:szCs w:val="28"/>
        </w:rPr>
        <w:t>о</w:t>
      </w:r>
      <w:r w:rsidRPr="009A17ED">
        <w:rPr>
          <w:b/>
          <w:sz w:val="28"/>
          <w:szCs w:val="28"/>
        </w:rPr>
        <w:t>став и интенсивность движения потоков транспортных средств, коэфф</w:t>
      </w:r>
      <w:r w:rsidRPr="009A17ED">
        <w:rPr>
          <w:b/>
          <w:sz w:val="28"/>
          <w:szCs w:val="28"/>
        </w:rPr>
        <w:t>и</w:t>
      </w:r>
      <w:r w:rsidRPr="009A17ED">
        <w:rPr>
          <w:b/>
          <w:sz w:val="28"/>
          <w:szCs w:val="28"/>
        </w:rPr>
        <w:t>циент загрузки дорог движением и иные показатели, характеризующие с</w:t>
      </w:r>
      <w:r w:rsidRPr="009A17ED">
        <w:rPr>
          <w:b/>
          <w:sz w:val="28"/>
          <w:szCs w:val="28"/>
        </w:rPr>
        <w:t>о</w:t>
      </w:r>
      <w:r w:rsidRPr="009A17ED">
        <w:rPr>
          <w:b/>
          <w:sz w:val="28"/>
          <w:szCs w:val="28"/>
        </w:rPr>
        <w:t>стояние дорожного движения, экологическую нагрузку на окружающую среду от автомобильного транспорта и экономические потери), оценка к</w:t>
      </w:r>
      <w:r w:rsidRPr="009A17ED">
        <w:rPr>
          <w:b/>
          <w:sz w:val="28"/>
          <w:szCs w:val="28"/>
        </w:rPr>
        <w:t>а</w:t>
      </w:r>
      <w:r w:rsidRPr="009A17ED">
        <w:rPr>
          <w:b/>
          <w:sz w:val="28"/>
          <w:szCs w:val="28"/>
        </w:rPr>
        <w:t>чества содержания дорог</w:t>
      </w:r>
    </w:p>
    <w:p w:rsidR="00B760DD" w:rsidRPr="00363C50" w:rsidRDefault="00B760DD" w:rsidP="00BA6CA2">
      <w:pPr>
        <w:jc w:val="center"/>
        <w:rPr>
          <w:b/>
          <w:bCs/>
          <w:sz w:val="28"/>
          <w:szCs w:val="28"/>
        </w:rPr>
      </w:pP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Автотранспортная система Шабельского сельского поселения и Щерб</w:t>
      </w:r>
      <w:r w:rsidRPr="00363C50">
        <w:rPr>
          <w:sz w:val="28"/>
          <w:szCs w:val="28"/>
        </w:rPr>
        <w:t>и</w:t>
      </w:r>
      <w:r w:rsidRPr="00363C50">
        <w:rPr>
          <w:sz w:val="28"/>
          <w:szCs w:val="28"/>
        </w:rPr>
        <w:t>новского района связана в единое целое сетью территориальных автомобил</w:t>
      </w:r>
      <w:r w:rsidRPr="00363C50">
        <w:rPr>
          <w:sz w:val="28"/>
          <w:szCs w:val="28"/>
        </w:rPr>
        <w:t>ь</w:t>
      </w:r>
      <w:r w:rsidRPr="00363C50">
        <w:rPr>
          <w:sz w:val="28"/>
          <w:szCs w:val="28"/>
        </w:rPr>
        <w:t>ных дорог. По территории поселения проходят две автомобильные дороги р</w:t>
      </w:r>
      <w:r w:rsidRPr="00363C50">
        <w:rPr>
          <w:sz w:val="28"/>
          <w:szCs w:val="28"/>
        </w:rPr>
        <w:t>е</w:t>
      </w:r>
      <w:r w:rsidRPr="00363C50">
        <w:rPr>
          <w:sz w:val="28"/>
          <w:szCs w:val="28"/>
        </w:rPr>
        <w:t xml:space="preserve">гионального значения </w:t>
      </w:r>
      <w:r w:rsidRPr="00363C50">
        <w:t xml:space="preserve"> </w:t>
      </w:r>
      <w:r w:rsidRPr="00363C50">
        <w:rPr>
          <w:lang w:val="en-US"/>
        </w:rPr>
        <w:t>II</w:t>
      </w:r>
      <w:r w:rsidRPr="00363C50">
        <w:t>-IV</w:t>
      </w:r>
      <w:r w:rsidRPr="00363C50">
        <w:rPr>
          <w:sz w:val="28"/>
          <w:szCs w:val="28"/>
        </w:rPr>
        <w:t xml:space="preserve"> технической категории – ст-ца Старощербиновская – с.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 xml:space="preserve">Шабельское и </w:t>
      </w:r>
      <w:r w:rsidRPr="00363C50">
        <w:t>IV</w:t>
      </w:r>
      <w:r w:rsidRPr="00363C50">
        <w:rPr>
          <w:sz w:val="28"/>
          <w:szCs w:val="28"/>
        </w:rPr>
        <w:t xml:space="preserve"> технической категории – с.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Шабельское – х.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 xml:space="preserve">Молчановка. 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В настоящее время транспортные и пассажирские перевозки осуществл</w:t>
      </w:r>
      <w:r w:rsidRPr="00363C50">
        <w:rPr>
          <w:sz w:val="28"/>
          <w:szCs w:val="28"/>
        </w:rPr>
        <w:t>я</w:t>
      </w:r>
      <w:r w:rsidRPr="00363C50">
        <w:rPr>
          <w:sz w:val="28"/>
          <w:szCs w:val="28"/>
        </w:rPr>
        <w:t>ется по автомобильной дороге регионального значения ст-ца Старощербино</w:t>
      </w:r>
      <w:r w:rsidRPr="00363C50">
        <w:rPr>
          <w:sz w:val="28"/>
          <w:szCs w:val="28"/>
        </w:rPr>
        <w:t>в</w:t>
      </w:r>
      <w:r w:rsidRPr="00363C50">
        <w:rPr>
          <w:sz w:val="28"/>
          <w:szCs w:val="28"/>
        </w:rPr>
        <w:t>ская – с.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Шабельское с выходом на автомобильную дорогу регионального зн</w:t>
      </w:r>
      <w:r w:rsidRPr="00363C50">
        <w:rPr>
          <w:sz w:val="28"/>
          <w:szCs w:val="28"/>
        </w:rPr>
        <w:t>а</w:t>
      </w:r>
      <w:r w:rsidRPr="00363C50">
        <w:rPr>
          <w:sz w:val="28"/>
          <w:szCs w:val="28"/>
        </w:rPr>
        <w:t>чения г.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Краснодар – г.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 xml:space="preserve">Ейск. 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Все дороги территориального значения имеют твердое покрытие, что обеспечивает круглогодичный проезд всех видов автомобильного транспорта.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 xml:space="preserve">В составе улично-дорожной сети населенных пунктов </w:t>
      </w:r>
      <w:r>
        <w:rPr>
          <w:sz w:val="28"/>
          <w:szCs w:val="28"/>
        </w:rPr>
        <w:t>имеются</w:t>
      </w:r>
      <w:r w:rsidRPr="00363C50">
        <w:rPr>
          <w:sz w:val="28"/>
          <w:szCs w:val="28"/>
        </w:rPr>
        <w:t xml:space="preserve"> улицы и дороги следующих категорий: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 xml:space="preserve">- </w:t>
      </w:r>
      <w:r w:rsidRPr="00363C50">
        <w:rPr>
          <w:b/>
          <w:sz w:val="28"/>
          <w:szCs w:val="28"/>
        </w:rPr>
        <w:t>главные улицы</w:t>
      </w:r>
      <w:r w:rsidRPr="00363C50">
        <w:rPr>
          <w:sz w:val="28"/>
          <w:szCs w:val="28"/>
        </w:rPr>
        <w:t>, обеспечивающие связь жилых территорий с общес</w:t>
      </w:r>
      <w:r w:rsidRPr="00363C50">
        <w:rPr>
          <w:sz w:val="28"/>
          <w:szCs w:val="28"/>
        </w:rPr>
        <w:t>т</w:t>
      </w:r>
      <w:r w:rsidRPr="00363C50">
        <w:rPr>
          <w:sz w:val="28"/>
          <w:szCs w:val="28"/>
        </w:rPr>
        <w:t>венными центрами и местами приложения труда: ул.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Советов, ул.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Мира, ул.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Л</w:t>
      </w:r>
      <w:r w:rsidRPr="00363C50">
        <w:rPr>
          <w:sz w:val="28"/>
          <w:szCs w:val="28"/>
        </w:rPr>
        <w:t>е</w:t>
      </w:r>
      <w:r w:rsidRPr="00363C50">
        <w:rPr>
          <w:sz w:val="28"/>
          <w:szCs w:val="28"/>
        </w:rPr>
        <w:t>нина в селе Шабельском, ул.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Олейникова в хуторе Молчановка.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 xml:space="preserve">- </w:t>
      </w:r>
      <w:r w:rsidRPr="00363C50">
        <w:rPr>
          <w:b/>
          <w:sz w:val="28"/>
          <w:szCs w:val="28"/>
        </w:rPr>
        <w:t>улицы в жилой застройке</w:t>
      </w:r>
      <w:r w:rsidRPr="00363C50">
        <w:rPr>
          <w:sz w:val="28"/>
          <w:szCs w:val="28"/>
        </w:rPr>
        <w:t>: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- основные, осуществляющие транспортную (без пропуска грузового и общественного транспорта) и пешеходную связь внутри жилых территорий и с главными улицами,</w:t>
      </w:r>
    </w:p>
    <w:p w:rsidR="00B760DD" w:rsidRPr="00363C50" w:rsidRDefault="00B760DD" w:rsidP="00BA6CA2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 xml:space="preserve">- второстепенные, обеспечивающие связь между основными жилыми улицами; </w:t>
      </w:r>
    </w:p>
    <w:p w:rsidR="00B760DD" w:rsidRDefault="00B760DD" w:rsidP="008505B2">
      <w:pPr>
        <w:pStyle w:val="S"/>
        <w:spacing w:after="120" w:line="240" w:lineRule="auto"/>
        <w:ind w:firstLine="708"/>
        <w:rPr>
          <w:rFonts w:ascii="Times New Roman" w:hAnsi="Times New Roman"/>
          <w:sz w:val="28"/>
          <w:szCs w:val="28"/>
        </w:rPr>
      </w:pPr>
      <w:r w:rsidRPr="00FA53EF">
        <w:rPr>
          <w:rFonts w:ascii="Times New Roman" w:hAnsi="Times New Roman"/>
          <w:sz w:val="28"/>
          <w:szCs w:val="28"/>
        </w:rPr>
        <w:t>Основные</w:t>
      </w:r>
      <w:r w:rsidRPr="009A17ED">
        <w:rPr>
          <w:rFonts w:ascii="Times New Roman" w:hAnsi="Times New Roman"/>
          <w:sz w:val="28"/>
          <w:szCs w:val="28"/>
        </w:rPr>
        <w:t xml:space="preserve"> показатели по существующей улично-дорожной сети населе</w:t>
      </w:r>
      <w:r w:rsidRPr="009A17ED">
        <w:rPr>
          <w:rFonts w:ascii="Times New Roman" w:hAnsi="Times New Roman"/>
          <w:sz w:val="28"/>
          <w:szCs w:val="28"/>
        </w:rPr>
        <w:t>н</w:t>
      </w:r>
      <w:r w:rsidRPr="009A17ED">
        <w:rPr>
          <w:rFonts w:ascii="Times New Roman" w:hAnsi="Times New Roman"/>
          <w:sz w:val="28"/>
          <w:szCs w:val="28"/>
        </w:rPr>
        <w:t xml:space="preserve">ных пунктов </w:t>
      </w:r>
      <w:r>
        <w:rPr>
          <w:rFonts w:ascii="Times New Roman" w:hAnsi="Times New Roman"/>
          <w:sz w:val="28"/>
          <w:szCs w:val="28"/>
        </w:rPr>
        <w:t>Шабельского</w:t>
      </w:r>
      <w:r w:rsidRPr="009A17ED">
        <w:rPr>
          <w:rFonts w:ascii="Times New Roman" w:hAnsi="Times New Roman"/>
          <w:sz w:val="28"/>
          <w:szCs w:val="28"/>
        </w:rPr>
        <w:t xml:space="preserve"> сельского поселения сведены в таблице 1.</w:t>
      </w:r>
    </w:p>
    <w:p w:rsidR="00B760DD" w:rsidRPr="009A17ED" w:rsidRDefault="00B760DD" w:rsidP="009A17ED">
      <w:pPr>
        <w:pStyle w:val="S"/>
        <w:spacing w:after="12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p w:rsidR="00B760DD" w:rsidRPr="006E247E" w:rsidRDefault="00B760DD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6E247E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>
        <w:rPr>
          <w:b/>
          <w:sz w:val="28"/>
          <w:szCs w:val="28"/>
        </w:rPr>
        <w:t>Шабельского</w:t>
      </w:r>
      <w:r w:rsidRPr="006E247E">
        <w:rPr>
          <w:b/>
          <w:sz w:val="28"/>
          <w:szCs w:val="28"/>
        </w:rPr>
        <w:t xml:space="preserve"> сельск</w:t>
      </w:r>
      <w:r w:rsidRPr="006E247E">
        <w:rPr>
          <w:b/>
          <w:sz w:val="28"/>
          <w:szCs w:val="28"/>
        </w:rPr>
        <w:t>о</w:t>
      </w:r>
      <w:r w:rsidRPr="006E247E">
        <w:rPr>
          <w:b/>
          <w:sz w:val="28"/>
          <w:szCs w:val="28"/>
        </w:rPr>
        <w:t xml:space="preserve">го поселения </w:t>
      </w:r>
      <w:r>
        <w:rPr>
          <w:b/>
          <w:sz w:val="28"/>
          <w:szCs w:val="28"/>
        </w:rPr>
        <w:t>Щербиновского</w:t>
      </w:r>
      <w:r w:rsidRPr="006E247E">
        <w:rPr>
          <w:b/>
          <w:sz w:val="28"/>
          <w:szCs w:val="28"/>
        </w:rPr>
        <w:t xml:space="preserve"> района</w:t>
      </w:r>
    </w:p>
    <w:p w:rsidR="00B760DD" w:rsidRDefault="00B760DD" w:rsidP="009A17ED">
      <w:pPr>
        <w:rPr>
          <w:color w:val="4BACC6"/>
          <w:sz w:val="28"/>
          <w:szCs w:val="28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3"/>
        <w:gridCol w:w="2628"/>
        <w:gridCol w:w="1842"/>
        <w:gridCol w:w="1418"/>
        <w:gridCol w:w="1559"/>
        <w:gridCol w:w="1418"/>
      </w:tblGrid>
      <w:tr w:rsidR="00B760DD" w:rsidTr="00BA6CA2">
        <w:tc>
          <w:tcPr>
            <w:tcW w:w="633" w:type="dxa"/>
            <w:vMerge w:val="restart"/>
          </w:tcPr>
          <w:p w:rsidR="00B760DD" w:rsidRDefault="00B760DD" w:rsidP="00897D02">
            <w:pPr>
              <w:pStyle w:val="a3"/>
            </w:pPr>
            <w:r>
              <w:t>№ п/п</w:t>
            </w:r>
          </w:p>
          <w:p w:rsidR="00B760DD" w:rsidRDefault="00B760DD" w:rsidP="00897D02">
            <w:pPr>
              <w:pStyle w:val="a3"/>
            </w:pPr>
          </w:p>
        </w:tc>
        <w:tc>
          <w:tcPr>
            <w:tcW w:w="2628" w:type="dxa"/>
            <w:vMerge w:val="restart"/>
          </w:tcPr>
          <w:p w:rsidR="00B760DD" w:rsidRDefault="00B760DD" w:rsidP="00897D02">
            <w:pPr>
              <w:pStyle w:val="a3"/>
            </w:pPr>
            <w:r>
              <w:t>Наименование автомобильной дороги</w:t>
            </w:r>
          </w:p>
        </w:tc>
        <w:tc>
          <w:tcPr>
            <w:tcW w:w="1842" w:type="dxa"/>
            <w:vMerge w:val="restart"/>
          </w:tcPr>
          <w:p w:rsidR="00B760DD" w:rsidRDefault="00B760DD" w:rsidP="00897D02">
            <w:pPr>
              <w:pStyle w:val="a3"/>
            </w:pPr>
            <w:r>
              <w:t>Протяженность дорог - всего, км</w:t>
            </w:r>
          </w:p>
        </w:tc>
        <w:tc>
          <w:tcPr>
            <w:tcW w:w="4395" w:type="dxa"/>
            <w:gridSpan w:val="3"/>
          </w:tcPr>
          <w:p w:rsidR="00B760DD" w:rsidRDefault="00B760DD" w:rsidP="00897D02">
            <w:pPr>
              <w:pStyle w:val="a3"/>
            </w:pPr>
            <w:r>
              <w:t>В том числе:</w:t>
            </w:r>
          </w:p>
        </w:tc>
      </w:tr>
      <w:tr w:rsidR="00B760DD" w:rsidTr="00BA6CA2">
        <w:tc>
          <w:tcPr>
            <w:tcW w:w="633" w:type="dxa"/>
            <w:vMerge/>
          </w:tcPr>
          <w:p w:rsidR="00B760DD" w:rsidRDefault="00B760DD" w:rsidP="00897D02">
            <w:pPr>
              <w:pStyle w:val="a3"/>
              <w:snapToGrid w:val="0"/>
            </w:pPr>
          </w:p>
        </w:tc>
        <w:tc>
          <w:tcPr>
            <w:tcW w:w="2628" w:type="dxa"/>
            <w:vMerge/>
          </w:tcPr>
          <w:p w:rsidR="00B760DD" w:rsidRDefault="00B760DD" w:rsidP="00897D02">
            <w:pPr>
              <w:pStyle w:val="a3"/>
              <w:snapToGrid w:val="0"/>
            </w:pPr>
          </w:p>
        </w:tc>
        <w:tc>
          <w:tcPr>
            <w:tcW w:w="1842" w:type="dxa"/>
            <w:vMerge/>
          </w:tcPr>
          <w:p w:rsidR="00B760DD" w:rsidRDefault="00B760DD" w:rsidP="00897D02">
            <w:pPr>
              <w:pStyle w:val="a3"/>
              <w:snapToGrid w:val="0"/>
            </w:pP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</w:pPr>
            <w:r>
              <w:t>асфальто-бетонные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</w:pPr>
            <w:r>
              <w:t>гравийные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</w:pPr>
            <w:r>
              <w:t>грунтовые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</w:t>
            </w:r>
          </w:p>
          <w:p w:rsidR="00B760DD" w:rsidRDefault="00B760DD" w:rsidP="00897D02">
            <w:pPr>
              <w:pStyle w:val="a3"/>
            </w:pPr>
            <w:r>
              <w:t>ул. Демьяна Бедного,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1,400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1,400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2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Ивановская,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2,865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1,920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0,945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3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Степная,      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1,230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0,500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0,730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4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Кирова,      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2,845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2,845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5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</w:t>
            </w:r>
          </w:p>
          <w:p w:rsidR="00B760DD" w:rsidRDefault="00B760DD" w:rsidP="00897D02">
            <w:pPr>
              <w:pStyle w:val="a3"/>
            </w:pPr>
            <w:r>
              <w:t>ул. Партизанская,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2,760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0,800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1,960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6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Садовая аллея,                  с. Шабельское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0,375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0,375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rPr>
          <w:trHeight w:val="278"/>
        </w:trPr>
        <w:tc>
          <w:tcPr>
            <w:tcW w:w="633" w:type="dxa"/>
            <w:vMerge w:val="restart"/>
          </w:tcPr>
          <w:p w:rsidR="00B760DD" w:rsidRDefault="00B760DD" w:rsidP="00897D02">
            <w:pPr>
              <w:pStyle w:val="a3"/>
            </w:pPr>
            <w:r>
              <w:t>7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Ленина,                               с. Шабельское, в т.ч.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2,315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1,150</w:t>
            </w:r>
          </w:p>
        </w:tc>
        <w:tc>
          <w:tcPr>
            <w:tcW w:w="1559" w:type="dxa"/>
          </w:tcPr>
          <w:p w:rsidR="00B760DD" w:rsidRDefault="00B760DD" w:rsidP="00BA6CA2">
            <w:pPr>
              <w:pStyle w:val="a3"/>
              <w:jc w:val="center"/>
            </w:pPr>
            <w:r>
              <w:t>1,165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rPr>
          <w:trHeight w:val="277"/>
        </w:trPr>
        <w:tc>
          <w:tcPr>
            <w:tcW w:w="633" w:type="dxa"/>
            <w:vMerge/>
          </w:tcPr>
          <w:p w:rsidR="00B760DD" w:rsidRDefault="00B760DD" w:rsidP="00897D02">
            <w:pPr>
              <w:pStyle w:val="a3"/>
            </w:pPr>
          </w:p>
        </w:tc>
        <w:tc>
          <w:tcPr>
            <w:tcW w:w="2628" w:type="dxa"/>
          </w:tcPr>
          <w:p w:rsidR="00B760DD" w:rsidRPr="00891283" w:rsidRDefault="00B760DD" w:rsidP="00897D02">
            <w:pPr>
              <w:pStyle w:val="a3"/>
            </w:pPr>
            <w:r w:rsidRPr="00891283">
              <w:t>по ул.</w:t>
            </w:r>
            <w:r>
              <w:t xml:space="preserve"> </w:t>
            </w:r>
            <w:r w:rsidRPr="00891283">
              <w:t>Ленина от пересечения с ул.</w:t>
            </w:r>
            <w:r>
              <w:t xml:space="preserve"> </w:t>
            </w:r>
            <w:r w:rsidRPr="00891283">
              <w:t>Энгельса до пересечения с ул. Мира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0,</w:t>
            </w:r>
            <w:r>
              <w:t>450</w:t>
            </w:r>
          </w:p>
        </w:tc>
        <w:tc>
          <w:tcPr>
            <w:tcW w:w="1418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0,</w:t>
            </w:r>
            <w:r>
              <w:t>450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8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Комсомольская,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2,362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0,448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0,964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0,950</w:t>
            </w:r>
          </w:p>
        </w:tc>
      </w:tr>
      <w:tr w:rsidR="00B760DD" w:rsidRPr="00891283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9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</w:t>
            </w:r>
          </w:p>
          <w:p w:rsidR="00B760DD" w:rsidRDefault="00B760DD" w:rsidP="00897D02">
            <w:pPr>
              <w:pStyle w:val="a3"/>
            </w:pPr>
            <w:r>
              <w:t>ул. Энгельса,                                  с. Шабельское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0,375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0,375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10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Лермонтова,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0,300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0,300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11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Шевченко,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1,230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0,950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0,280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12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Степана Разина,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1,042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0,487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0,555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13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 xml:space="preserve">дорога общего пользования </w:t>
            </w:r>
          </w:p>
          <w:p w:rsidR="00B760DD" w:rsidRDefault="00B760DD" w:rsidP="00897D02">
            <w:pPr>
              <w:pStyle w:val="a3"/>
            </w:pPr>
            <w:r>
              <w:t>ул. Карла Либкнехта,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0,600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0,600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14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                           ул. Пушкина, 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0,463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0,463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15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                         ул. Калинина,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0,472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0,472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16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                        ул. Советов,                               с. Шабельское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1,250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1,250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rPr>
          <w:trHeight w:val="278"/>
        </w:trPr>
        <w:tc>
          <w:tcPr>
            <w:tcW w:w="633" w:type="dxa"/>
            <w:vMerge w:val="restart"/>
          </w:tcPr>
          <w:p w:rsidR="00B760DD" w:rsidRDefault="00B760DD" w:rsidP="00897D02">
            <w:pPr>
              <w:pStyle w:val="a3"/>
            </w:pPr>
            <w:r>
              <w:t>17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                ул. Мира,                                с. Шабельское, в т.ч.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1,224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1,224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RPr="00280932" w:rsidTr="00BA6CA2">
        <w:trPr>
          <w:trHeight w:val="277"/>
        </w:trPr>
        <w:tc>
          <w:tcPr>
            <w:tcW w:w="633" w:type="dxa"/>
            <w:vMerge/>
          </w:tcPr>
          <w:p w:rsidR="00B760DD" w:rsidRDefault="00B760DD" w:rsidP="00897D02">
            <w:pPr>
              <w:pStyle w:val="a3"/>
            </w:pPr>
          </w:p>
        </w:tc>
        <w:tc>
          <w:tcPr>
            <w:tcW w:w="2628" w:type="dxa"/>
          </w:tcPr>
          <w:p w:rsidR="00B760DD" w:rsidRPr="00891283" w:rsidRDefault="00B760DD" w:rsidP="00897D02">
            <w:pPr>
              <w:pStyle w:val="a3"/>
            </w:pPr>
            <w:r w:rsidRPr="00891283">
              <w:t>ул.</w:t>
            </w:r>
            <w:r>
              <w:t xml:space="preserve"> </w:t>
            </w:r>
            <w:r w:rsidRPr="00891283">
              <w:t xml:space="preserve">Мира от пересечения с </w:t>
            </w:r>
            <w:r>
              <w:t xml:space="preserve">                      </w:t>
            </w:r>
            <w:r w:rsidRPr="00891283">
              <w:t xml:space="preserve">ул. Ленина до пересечения с дорогой на стадион 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0,6</w:t>
            </w:r>
            <w:r>
              <w:t>12</w:t>
            </w:r>
          </w:p>
        </w:tc>
        <w:tc>
          <w:tcPr>
            <w:tcW w:w="1418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0,6</w:t>
            </w:r>
            <w:r>
              <w:t>12</w:t>
            </w:r>
          </w:p>
        </w:tc>
        <w:tc>
          <w:tcPr>
            <w:tcW w:w="1559" w:type="dxa"/>
          </w:tcPr>
          <w:p w:rsidR="00B760DD" w:rsidRPr="00280932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Pr="00280932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RPr="00891283" w:rsidTr="00BA6CA2">
        <w:tc>
          <w:tcPr>
            <w:tcW w:w="633" w:type="dxa"/>
          </w:tcPr>
          <w:p w:rsidR="00B760DD" w:rsidRDefault="00B760DD" w:rsidP="00897D02">
            <w:pPr>
              <w:pStyle w:val="a3"/>
              <w:snapToGrid w:val="0"/>
            </w:pPr>
            <w:r>
              <w:t>18</w:t>
            </w:r>
          </w:p>
        </w:tc>
        <w:tc>
          <w:tcPr>
            <w:tcW w:w="2628" w:type="dxa"/>
          </w:tcPr>
          <w:p w:rsidR="00B760DD" w:rsidRPr="00891283" w:rsidRDefault="00B760DD" w:rsidP="00897D02">
            <w:pPr>
              <w:pStyle w:val="a3"/>
            </w:pPr>
            <w:r>
              <w:t>ул. Мира (</w:t>
            </w:r>
            <w:r w:rsidRPr="00891283">
              <w:t>от ул.</w:t>
            </w:r>
            <w:r>
              <w:t xml:space="preserve"> </w:t>
            </w:r>
            <w:r w:rsidRPr="00891283">
              <w:t>Мира  № 20 до ул.</w:t>
            </w:r>
            <w:r>
              <w:t xml:space="preserve"> </w:t>
            </w:r>
            <w:r w:rsidRPr="00891283">
              <w:t>Мира № 42)</w:t>
            </w:r>
          </w:p>
        </w:tc>
        <w:tc>
          <w:tcPr>
            <w:tcW w:w="1842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</w:t>
            </w:r>
            <w:r w:rsidRPr="00891283">
              <w:t>350</w:t>
            </w:r>
          </w:p>
        </w:tc>
        <w:tc>
          <w:tcPr>
            <w:tcW w:w="1418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</w:t>
            </w:r>
          </w:p>
        </w:tc>
        <w:tc>
          <w:tcPr>
            <w:tcW w:w="1559" w:type="dxa"/>
          </w:tcPr>
          <w:p w:rsidR="00B760DD" w:rsidRPr="00891283" w:rsidRDefault="00B760DD" w:rsidP="00897D02">
            <w:pPr>
              <w:pStyle w:val="a3"/>
              <w:jc w:val="center"/>
            </w:pPr>
            <w:r w:rsidRPr="00891283">
              <w:t>0</w:t>
            </w:r>
          </w:p>
        </w:tc>
        <w:tc>
          <w:tcPr>
            <w:tcW w:w="1418" w:type="dxa"/>
          </w:tcPr>
          <w:p w:rsidR="00B760DD" w:rsidRPr="00891283" w:rsidRDefault="00B760DD" w:rsidP="00897D02">
            <w:pPr>
              <w:pStyle w:val="a3"/>
              <w:jc w:val="center"/>
            </w:pPr>
            <w:r>
              <w:t>0,</w:t>
            </w:r>
            <w:r w:rsidRPr="00891283">
              <w:t>350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19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ул.Новая, х. Молчановка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0,600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0,600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</w:tr>
      <w:tr w:rsidR="00B760DD" w:rsidTr="00BA6CA2">
        <w:tc>
          <w:tcPr>
            <w:tcW w:w="633" w:type="dxa"/>
          </w:tcPr>
          <w:p w:rsidR="00B760DD" w:rsidRDefault="00B760DD" w:rsidP="00897D02">
            <w:pPr>
              <w:pStyle w:val="a3"/>
            </w:pPr>
            <w:r>
              <w:t>20</w:t>
            </w: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дорога общего пользования                          ул. Олейникова,                       х. Молчановка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jc w:val="center"/>
            </w:pPr>
            <w:r>
              <w:t>0,800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B760DD" w:rsidRDefault="00B760DD" w:rsidP="00897D02">
            <w:pPr>
              <w:pStyle w:val="a3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jc w:val="center"/>
            </w:pPr>
            <w:r>
              <w:t>0,800</w:t>
            </w:r>
          </w:p>
        </w:tc>
      </w:tr>
      <w:tr w:rsidR="00B760DD" w:rsidRPr="00F31FDF" w:rsidTr="00BA6CA2">
        <w:tc>
          <w:tcPr>
            <w:tcW w:w="633" w:type="dxa"/>
          </w:tcPr>
          <w:p w:rsidR="00B760DD" w:rsidRDefault="00B760DD" w:rsidP="00897D02">
            <w:pPr>
              <w:pStyle w:val="a3"/>
              <w:snapToGrid w:val="0"/>
            </w:pPr>
          </w:p>
        </w:tc>
        <w:tc>
          <w:tcPr>
            <w:tcW w:w="2628" w:type="dxa"/>
          </w:tcPr>
          <w:p w:rsidR="00B760DD" w:rsidRDefault="00B760DD" w:rsidP="00897D02">
            <w:pPr>
              <w:pStyle w:val="a3"/>
            </w:pPr>
            <w:r>
              <w:t>Всего:</w:t>
            </w:r>
          </w:p>
        </w:tc>
        <w:tc>
          <w:tcPr>
            <w:tcW w:w="1842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24,858</w:t>
            </w:r>
          </w:p>
        </w:tc>
        <w:tc>
          <w:tcPr>
            <w:tcW w:w="1418" w:type="dxa"/>
          </w:tcPr>
          <w:p w:rsidR="00B760DD" w:rsidRDefault="00B760DD" w:rsidP="00897D02">
            <w:pPr>
              <w:pStyle w:val="a3"/>
              <w:snapToGrid w:val="0"/>
              <w:jc w:val="center"/>
            </w:pPr>
            <w:r>
              <w:t>10,242</w:t>
            </w:r>
          </w:p>
        </w:tc>
        <w:tc>
          <w:tcPr>
            <w:tcW w:w="1559" w:type="dxa"/>
          </w:tcPr>
          <w:p w:rsidR="00B760DD" w:rsidRPr="002C1676" w:rsidRDefault="00B760DD" w:rsidP="002C1676">
            <w:pPr>
              <w:pStyle w:val="a3"/>
              <w:snapToGrid w:val="0"/>
              <w:jc w:val="center"/>
            </w:pPr>
            <w:r>
              <w:t>9,956</w:t>
            </w:r>
          </w:p>
        </w:tc>
        <w:tc>
          <w:tcPr>
            <w:tcW w:w="1418" w:type="dxa"/>
          </w:tcPr>
          <w:p w:rsidR="00B760DD" w:rsidRPr="00F31FDF" w:rsidRDefault="00B760DD" w:rsidP="002C1676">
            <w:pPr>
              <w:pStyle w:val="a3"/>
              <w:snapToGrid w:val="0"/>
              <w:jc w:val="center"/>
            </w:pPr>
            <w:r>
              <w:t>4,635</w:t>
            </w:r>
          </w:p>
        </w:tc>
      </w:tr>
    </w:tbl>
    <w:p w:rsidR="00B760DD" w:rsidRPr="009C6C55" w:rsidRDefault="00B760DD" w:rsidP="009A17ED">
      <w:pPr>
        <w:rPr>
          <w:color w:val="4BACC6"/>
          <w:sz w:val="28"/>
          <w:szCs w:val="28"/>
        </w:rPr>
      </w:pPr>
    </w:p>
    <w:p w:rsidR="00B760DD" w:rsidRPr="00354F41" w:rsidRDefault="00B760DD" w:rsidP="00FA1947">
      <w:pPr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 w:rsidRPr="00FA1947">
        <w:rPr>
          <w:sz w:val="28"/>
          <w:szCs w:val="28"/>
        </w:rPr>
        <w:t>Согласно Постановлени</w:t>
      </w:r>
      <w:r>
        <w:rPr>
          <w:sz w:val="28"/>
          <w:szCs w:val="28"/>
        </w:rPr>
        <w:t>ю</w:t>
      </w:r>
      <w:r w:rsidRPr="00FA1947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 xml:space="preserve">                </w:t>
      </w:r>
      <w:r w:rsidRPr="00FA1947">
        <w:rPr>
          <w:sz w:val="28"/>
          <w:szCs w:val="28"/>
        </w:rPr>
        <w:t xml:space="preserve">28 сентября 2009 года </w:t>
      </w:r>
      <w:r>
        <w:rPr>
          <w:sz w:val="28"/>
          <w:szCs w:val="28"/>
        </w:rPr>
        <w:t>№</w:t>
      </w:r>
      <w:r w:rsidRPr="00FA1947">
        <w:rPr>
          <w:sz w:val="28"/>
          <w:szCs w:val="28"/>
        </w:rPr>
        <w:t xml:space="preserve"> 767 «Об утверждении Правил классификации автом</w:t>
      </w:r>
      <w:r w:rsidRPr="00FA1947">
        <w:rPr>
          <w:sz w:val="28"/>
          <w:szCs w:val="28"/>
        </w:rPr>
        <w:t>о</w:t>
      </w:r>
      <w:r w:rsidRPr="00FA1947">
        <w:rPr>
          <w:sz w:val="28"/>
          <w:szCs w:val="28"/>
        </w:rPr>
        <w:t>бильных дорог в Российской Федерации и их отнесения к категориям автом</w:t>
      </w:r>
      <w:r w:rsidRPr="00FA1947">
        <w:rPr>
          <w:sz w:val="28"/>
          <w:szCs w:val="28"/>
        </w:rPr>
        <w:t>о</w:t>
      </w:r>
      <w:r w:rsidRPr="00FA1947">
        <w:rPr>
          <w:sz w:val="28"/>
          <w:szCs w:val="28"/>
        </w:rPr>
        <w:t>бильных дорог», автомобильные дороги местного значения</w:t>
      </w:r>
      <w:r w:rsidRPr="00FA1947">
        <w:rPr>
          <w:color w:val="4BACC6"/>
          <w:sz w:val="28"/>
          <w:szCs w:val="28"/>
        </w:rPr>
        <w:t xml:space="preserve"> </w:t>
      </w:r>
      <w:r>
        <w:rPr>
          <w:sz w:val="28"/>
          <w:szCs w:val="28"/>
        </w:rPr>
        <w:t>Шабельского</w:t>
      </w:r>
      <w:r w:rsidRPr="00FA1947">
        <w:rPr>
          <w:sz w:val="28"/>
          <w:szCs w:val="28"/>
        </w:rPr>
        <w:t xml:space="preserve"> сел</w:t>
      </w:r>
      <w:r w:rsidRPr="00FA1947">
        <w:rPr>
          <w:sz w:val="28"/>
          <w:szCs w:val="28"/>
        </w:rPr>
        <w:t>ь</w:t>
      </w:r>
      <w:r w:rsidRPr="00FA1947">
        <w:rPr>
          <w:sz w:val="28"/>
          <w:szCs w:val="28"/>
        </w:rPr>
        <w:t xml:space="preserve">ского поселения </w:t>
      </w:r>
      <w:r w:rsidRPr="00354F41">
        <w:rPr>
          <w:sz w:val="28"/>
          <w:szCs w:val="28"/>
        </w:rPr>
        <w:t>относятся</w:t>
      </w:r>
      <w:r w:rsidRPr="00354F41">
        <w:rPr>
          <w:color w:val="4BACC6"/>
          <w:sz w:val="28"/>
          <w:szCs w:val="28"/>
        </w:rPr>
        <w:t xml:space="preserve"> </w:t>
      </w:r>
      <w:r w:rsidRPr="00354F41">
        <w:rPr>
          <w:color w:val="2D2D2D"/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B760DD" w:rsidRPr="001907C9" w:rsidRDefault="00B760DD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Скорость движения на дорогах поселения </w:t>
      </w:r>
      <w:r w:rsidRPr="001907C9">
        <w:rPr>
          <w:sz w:val="28"/>
          <w:szCs w:val="28"/>
        </w:rPr>
        <w:t>составляет 60-40 км/час.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Улично-дорожная сеть </w:t>
      </w:r>
      <w:r>
        <w:rPr>
          <w:sz w:val="28"/>
          <w:szCs w:val="28"/>
        </w:rPr>
        <w:t>Шабельского</w:t>
      </w:r>
      <w:r w:rsidRPr="00FA194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Щербиновск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 </w:t>
      </w:r>
      <w:r w:rsidRPr="00FA1947">
        <w:rPr>
          <w:sz w:val="28"/>
          <w:szCs w:val="28"/>
        </w:rPr>
        <w:t xml:space="preserve"> не перегружена автотр</w:t>
      </w:r>
      <w:r>
        <w:rPr>
          <w:sz w:val="28"/>
          <w:szCs w:val="28"/>
        </w:rPr>
        <w:t xml:space="preserve">анспортом, отсутствуют </w:t>
      </w:r>
      <w:r w:rsidRPr="00FA1947">
        <w:rPr>
          <w:sz w:val="28"/>
          <w:szCs w:val="28"/>
        </w:rPr>
        <w:t>заторы, нет затрудн</w:t>
      </w:r>
      <w:r w:rsidRPr="00FA1947">
        <w:rPr>
          <w:sz w:val="28"/>
          <w:szCs w:val="28"/>
        </w:rPr>
        <w:t>е</w:t>
      </w:r>
      <w:r w:rsidRPr="00FA1947">
        <w:rPr>
          <w:sz w:val="28"/>
          <w:szCs w:val="28"/>
        </w:rPr>
        <w:t>ний с парковками</w:t>
      </w:r>
      <w:r>
        <w:rPr>
          <w:sz w:val="28"/>
          <w:szCs w:val="28"/>
        </w:rPr>
        <w:t xml:space="preserve">, что не приводит к </w:t>
      </w:r>
      <w:r w:rsidRPr="00FA1947">
        <w:rPr>
          <w:sz w:val="28"/>
          <w:szCs w:val="28"/>
        </w:rPr>
        <w:t>увеличению выбросов, загрязняющих а</w:t>
      </w:r>
      <w:r w:rsidRPr="00FA1947">
        <w:rPr>
          <w:sz w:val="28"/>
          <w:szCs w:val="28"/>
        </w:rPr>
        <w:t>т</w:t>
      </w:r>
      <w:r w:rsidRPr="00FA1947">
        <w:rPr>
          <w:sz w:val="28"/>
          <w:szCs w:val="28"/>
        </w:rPr>
        <w:t>мосферу поселения. Помимо химического загрязнения атмосферного воздуха для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>транспорта характерны и другие виды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>негативного воздействия на среду обитания человека. Так, большинство выбросов токсических веществ сосред</w:t>
      </w:r>
      <w:r w:rsidRPr="00FA1947">
        <w:rPr>
          <w:sz w:val="28"/>
          <w:szCs w:val="28"/>
        </w:rPr>
        <w:t>о</w:t>
      </w:r>
      <w:r w:rsidRPr="00FA1947">
        <w:rPr>
          <w:sz w:val="28"/>
          <w:szCs w:val="28"/>
        </w:rPr>
        <w:t>точиваются на поверхности почвы, где происходит их постепенное депонир</w:t>
      </w:r>
      <w:r w:rsidRPr="00FA1947">
        <w:rPr>
          <w:sz w:val="28"/>
          <w:szCs w:val="28"/>
        </w:rPr>
        <w:t>о</w:t>
      </w:r>
      <w:r w:rsidRPr="00FA1947">
        <w:rPr>
          <w:sz w:val="28"/>
          <w:szCs w:val="28"/>
        </w:rPr>
        <w:t>вание, что ведет к изменению химических и физико-химических свойств су</w:t>
      </w:r>
      <w:r w:rsidRPr="00FA1947">
        <w:rPr>
          <w:sz w:val="28"/>
          <w:szCs w:val="28"/>
        </w:rPr>
        <w:t>б</w:t>
      </w:r>
      <w:r w:rsidRPr="00FA1947">
        <w:rPr>
          <w:sz w:val="28"/>
          <w:szCs w:val="28"/>
        </w:rPr>
        <w:t xml:space="preserve">страта. 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Pr="00FA1947">
        <w:rPr>
          <w:sz w:val="28"/>
          <w:szCs w:val="28"/>
        </w:rPr>
        <w:t>эффективностью функционирования автомобильного транспорта, которая зависит от уровня ра</w:t>
      </w:r>
      <w:r w:rsidRPr="00FA1947">
        <w:rPr>
          <w:sz w:val="28"/>
          <w:szCs w:val="28"/>
        </w:rPr>
        <w:t>з</w:t>
      </w:r>
      <w:r w:rsidRPr="00FA1947">
        <w:rPr>
          <w:sz w:val="28"/>
          <w:szCs w:val="28"/>
        </w:rPr>
        <w:t xml:space="preserve">вития и состояния сети автомобильных дорог в границах сельского поселения. 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Недостаточный уровень развития дорожной сети приводит к значител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потерям экономики и населения поселения, является одним из наиболее существенных ограничений темпов роста социально-экономического </w:t>
      </w:r>
      <w:r w:rsidRPr="00FA1947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Шабельского сельского поселения Щербиновского района, поэтому соверше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ствование сети автомобильных дорог общего </w:t>
      </w:r>
      <w:r w:rsidRPr="00FA1947">
        <w:rPr>
          <w:sz w:val="28"/>
          <w:szCs w:val="28"/>
        </w:rPr>
        <w:t>пользования в границах сельского поселения</w:t>
      </w:r>
      <w:r>
        <w:rPr>
          <w:sz w:val="28"/>
          <w:szCs w:val="28"/>
        </w:rPr>
        <w:t xml:space="preserve"> имеет </w:t>
      </w:r>
      <w:r w:rsidRPr="00FA1947">
        <w:rPr>
          <w:sz w:val="28"/>
          <w:szCs w:val="28"/>
        </w:rPr>
        <w:t>важное значение для поселения.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в будущем позволит обеспечить приток трудовых ресурсов, </w:t>
      </w:r>
      <w:r w:rsidRPr="00FA1947">
        <w:rPr>
          <w:sz w:val="28"/>
          <w:szCs w:val="28"/>
        </w:rPr>
        <w:t>развитие производства, а это в свою очередь приведет к экономическому росту посел</w:t>
      </w:r>
      <w:r w:rsidRPr="00FA1947">
        <w:rPr>
          <w:sz w:val="28"/>
          <w:szCs w:val="28"/>
        </w:rPr>
        <w:t>е</w:t>
      </w:r>
      <w:r w:rsidRPr="00FA1947">
        <w:rPr>
          <w:sz w:val="28"/>
          <w:szCs w:val="28"/>
        </w:rPr>
        <w:t>ния.</w:t>
      </w:r>
    </w:p>
    <w:p w:rsidR="00B760DD" w:rsidRPr="00FA1947" w:rsidRDefault="00B760DD" w:rsidP="0063424B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Наиболее важной проблемой развития сети автомобильн</w:t>
      </w:r>
      <w:r>
        <w:rPr>
          <w:sz w:val="28"/>
          <w:szCs w:val="28"/>
        </w:rPr>
        <w:t>ых дорог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являются автомобильные дороги общего пользования. В настоящее время автомобильные дороги </w:t>
      </w:r>
      <w:r w:rsidRPr="00FA1947">
        <w:rPr>
          <w:sz w:val="28"/>
          <w:szCs w:val="28"/>
        </w:rPr>
        <w:t>общего пользования в границах поселения</w:t>
      </w:r>
      <w:r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>оставляют желать лучшего.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Pr="00FA1947">
        <w:rPr>
          <w:sz w:val="28"/>
          <w:szCs w:val="28"/>
        </w:rPr>
        <w:t xml:space="preserve">транспортных средств, в результате чего меняется технико-эксплуатационное состояние дорог. 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уровня развития автомобильных дорог уровню автомоб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лизации приводит к существенному росту расходов, снижению </w:t>
      </w:r>
      <w:r w:rsidRPr="00FA1947">
        <w:rPr>
          <w:sz w:val="28"/>
          <w:szCs w:val="28"/>
        </w:rPr>
        <w:t>скорости дв</w:t>
      </w:r>
      <w:r w:rsidRPr="00FA1947">
        <w:rPr>
          <w:sz w:val="28"/>
          <w:szCs w:val="28"/>
        </w:rPr>
        <w:t>и</w:t>
      </w:r>
      <w:r w:rsidRPr="00FA1947">
        <w:rPr>
          <w:sz w:val="28"/>
          <w:szCs w:val="28"/>
        </w:rPr>
        <w:t>жения, повышению уровня аварийности.</w:t>
      </w:r>
    </w:p>
    <w:p w:rsidR="00B760DD" w:rsidRPr="006E247E" w:rsidRDefault="00B760DD" w:rsidP="00FA1947">
      <w:pPr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Протяженность автомобильных дорог общего пользования местного значения в </w:t>
      </w:r>
      <w:r>
        <w:rPr>
          <w:sz w:val="28"/>
          <w:szCs w:val="28"/>
        </w:rPr>
        <w:t xml:space="preserve">Шабельском сельском поселении </w:t>
      </w:r>
      <w:r w:rsidRPr="0030524D">
        <w:rPr>
          <w:color w:val="000000"/>
          <w:sz w:val="28"/>
          <w:szCs w:val="28"/>
        </w:rPr>
        <w:t xml:space="preserve">составляет </w:t>
      </w:r>
      <w:r>
        <w:rPr>
          <w:color w:val="000000"/>
          <w:sz w:val="28"/>
          <w:szCs w:val="28"/>
        </w:rPr>
        <w:t xml:space="preserve">24,85 </w:t>
      </w:r>
      <w:r w:rsidRPr="0030524D">
        <w:rPr>
          <w:color w:val="000000"/>
          <w:sz w:val="28"/>
          <w:szCs w:val="28"/>
        </w:rPr>
        <w:t xml:space="preserve"> км,</w:t>
      </w:r>
      <w:r w:rsidRPr="00FA1947">
        <w:rPr>
          <w:color w:val="4BACC6"/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с </w:t>
      </w:r>
      <w:r w:rsidRPr="00FA1947">
        <w:rPr>
          <w:sz w:val="28"/>
          <w:szCs w:val="28"/>
        </w:rPr>
        <w:t xml:space="preserve">твердым </w:t>
      </w:r>
      <w:r w:rsidRPr="006E247E">
        <w:rPr>
          <w:sz w:val="28"/>
          <w:szCs w:val="28"/>
        </w:rPr>
        <w:t>покрытием</w:t>
      </w:r>
      <w:r>
        <w:rPr>
          <w:sz w:val="28"/>
          <w:szCs w:val="28"/>
        </w:rPr>
        <w:t xml:space="preserve"> (асфальто-бетонным)- </w:t>
      </w:r>
      <w:r w:rsidRPr="006E247E">
        <w:rPr>
          <w:sz w:val="28"/>
          <w:szCs w:val="28"/>
        </w:rPr>
        <w:t xml:space="preserve"> </w:t>
      </w:r>
      <w:r>
        <w:rPr>
          <w:sz w:val="28"/>
          <w:szCs w:val="28"/>
        </w:rPr>
        <w:t>10,242</w:t>
      </w:r>
      <w:r w:rsidRPr="006E247E">
        <w:rPr>
          <w:sz w:val="28"/>
          <w:szCs w:val="28"/>
        </w:rPr>
        <w:t xml:space="preserve"> км.</w:t>
      </w:r>
    </w:p>
    <w:p w:rsidR="00B760DD" w:rsidRPr="00FA1947" w:rsidRDefault="00B760DD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В связи с недостаточностью финансирования расходов н</w:t>
      </w:r>
      <w:r>
        <w:rPr>
          <w:sz w:val="28"/>
          <w:szCs w:val="28"/>
        </w:rPr>
        <w:t>а дорожное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зяйство в бюджете Шабельского сельского </w:t>
      </w:r>
      <w:r w:rsidRPr="00FA1947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эксплуатационное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стояние значительной части улиц поселения по отдельным параметрам </w:t>
      </w:r>
      <w:r w:rsidRPr="00FA1947">
        <w:rPr>
          <w:sz w:val="28"/>
          <w:szCs w:val="28"/>
        </w:rPr>
        <w:t>пер</w:t>
      </w:r>
      <w:r w:rsidRPr="00FA1947">
        <w:rPr>
          <w:sz w:val="28"/>
          <w:szCs w:val="28"/>
        </w:rPr>
        <w:t>е</w:t>
      </w:r>
      <w:r w:rsidRPr="00FA1947">
        <w:rPr>
          <w:sz w:val="28"/>
          <w:szCs w:val="28"/>
        </w:rPr>
        <w:t>стало соответствовать требованиям нормативных документов и технических регламентов.</w:t>
      </w:r>
    </w:p>
    <w:p w:rsidR="00B760DD" w:rsidRDefault="00B760DD" w:rsidP="00FA1947">
      <w:pPr>
        <w:ind w:firstLine="708"/>
        <w:jc w:val="both"/>
        <w:rPr>
          <w:b/>
          <w:sz w:val="28"/>
          <w:szCs w:val="28"/>
        </w:rPr>
      </w:pPr>
      <w:r w:rsidRPr="00FA1947">
        <w:rPr>
          <w:sz w:val="28"/>
          <w:szCs w:val="28"/>
        </w:rPr>
        <w:t>Возросли материальные затраты на содержание улично-дорожной сети в связи с</w:t>
      </w:r>
      <w:r>
        <w:rPr>
          <w:sz w:val="28"/>
          <w:szCs w:val="28"/>
        </w:rPr>
        <w:t xml:space="preserve"> необходимостью проведения значительного объема работ по ямочному </w:t>
      </w:r>
      <w:r w:rsidRPr="00FA1947">
        <w:rPr>
          <w:sz w:val="28"/>
          <w:szCs w:val="28"/>
        </w:rPr>
        <w:t>ремонту дорожного покрытия улиц.</w:t>
      </w:r>
    </w:p>
    <w:p w:rsidR="00B760DD" w:rsidRDefault="00B760DD" w:rsidP="00EA1970">
      <w:pPr>
        <w:jc w:val="center"/>
        <w:rPr>
          <w:b/>
          <w:sz w:val="28"/>
          <w:szCs w:val="28"/>
        </w:rPr>
      </w:pPr>
    </w:p>
    <w:p w:rsidR="00B760DD" w:rsidRPr="001A0BE9" w:rsidRDefault="00B760DD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0BE9">
        <w:rPr>
          <w:rFonts w:ascii="Times New Roman" w:hAnsi="Times New Roman"/>
          <w:b/>
          <w:sz w:val="28"/>
          <w:szCs w:val="28"/>
        </w:rPr>
        <w:t>1.5. Анализ состава парка транспортных средств и уровня автомобилиз</w:t>
      </w:r>
      <w:r w:rsidRPr="001A0BE9">
        <w:rPr>
          <w:rFonts w:ascii="Times New Roman" w:hAnsi="Times New Roman"/>
          <w:b/>
          <w:sz w:val="28"/>
          <w:szCs w:val="28"/>
        </w:rPr>
        <w:t>а</w:t>
      </w:r>
      <w:r w:rsidRPr="001A0BE9">
        <w:rPr>
          <w:rFonts w:ascii="Times New Roman" w:hAnsi="Times New Roman"/>
          <w:b/>
          <w:sz w:val="28"/>
          <w:szCs w:val="28"/>
        </w:rPr>
        <w:t>ции в поселении, обеспеченность парковками (парковочными местами)</w:t>
      </w:r>
    </w:p>
    <w:p w:rsidR="00B760DD" w:rsidRPr="001A0BE9" w:rsidRDefault="00B760DD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760DD" w:rsidRPr="002C1676" w:rsidRDefault="00B760DD" w:rsidP="0063424B">
      <w:pPr>
        <w:ind w:firstLine="708"/>
        <w:jc w:val="both"/>
        <w:rPr>
          <w:color w:val="4BACC6"/>
          <w:sz w:val="28"/>
          <w:szCs w:val="28"/>
        </w:rPr>
      </w:pPr>
      <w:r w:rsidRPr="002C1676">
        <w:rPr>
          <w:sz w:val="28"/>
          <w:szCs w:val="28"/>
        </w:rPr>
        <w:t>На протяжении последних лет наблюдается тенденция к увеличению чи</w:t>
      </w:r>
      <w:r w:rsidRPr="002C1676">
        <w:rPr>
          <w:sz w:val="28"/>
          <w:szCs w:val="28"/>
        </w:rPr>
        <w:t>с</w:t>
      </w:r>
      <w:r w:rsidRPr="002C1676">
        <w:rPr>
          <w:sz w:val="28"/>
          <w:szCs w:val="28"/>
        </w:rPr>
        <w:t xml:space="preserve"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</w:t>
      </w:r>
      <w:r>
        <w:rPr>
          <w:sz w:val="28"/>
          <w:szCs w:val="28"/>
        </w:rPr>
        <w:t>5</w:t>
      </w:r>
      <w:r w:rsidRPr="002C1676">
        <w:rPr>
          <w:sz w:val="28"/>
          <w:szCs w:val="28"/>
        </w:rPr>
        <w:t xml:space="preserve">% в год). </w:t>
      </w:r>
    </w:p>
    <w:p w:rsidR="00B760DD" w:rsidRPr="002C1676" w:rsidRDefault="00B760DD" w:rsidP="004C469B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Хранение автотранспорта на территории поселения осуществляется, в о</w:t>
      </w:r>
      <w:r w:rsidRPr="002C1676">
        <w:rPr>
          <w:sz w:val="28"/>
          <w:szCs w:val="28"/>
        </w:rPr>
        <w:t>с</w:t>
      </w:r>
      <w:r w:rsidRPr="002C1676">
        <w:rPr>
          <w:sz w:val="28"/>
          <w:szCs w:val="28"/>
        </w:rPr>
        <w:t xml:space="preserve">новном, в пределах участков предприятий и на придомовых участках жителей поселения. </w:t>
      </w:r>
    </w:p>
    <w:p w:rsidR="00B760DD" w:rsidRPr="002C1676" w:rsidRDefault="00B760DD" w:rsidP="00F535CF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 xml:space="preserve">Гаражно-строительных кооперативов в поселении нет. </w:t>
      </w:r>
    </w:p>
    <w:p w:rsidR="00B760DD" w:rsidRPr="002C1676" w:rsidRDefault="00B760DD" w:rsidP="00F535CF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 xml:space="preserve">го увеличения уровня автомобилизации населения. </w:t>
      </w:r>
    </w:p>
    <w:p w:rsidR="00B760DD" w:rsidRPr="00F535CF" w:rsidRDefault="00B760DD" w:rsidP="00F535CF">
      <w:pPr>
        <w:ind w:firstLine="567"/>
        <w:jc w:val="both"/>
        <w:rPr>
          <w:b/>
          <w:sz w:val="28"/>
          <w:szCs w:val="28"/>
        </w:rPr>
      </w:pPr>
      <w:r w:rsidRPr="002C1676">
        <w:rPr>
          <w:sz w:val="28"/>
          <w:szCs w:val="28"/>
        </w:rPr>
        <w:t>Предполагается, что ведомственные и грузовые автомобили будут нах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диться на хранении в коммунально-складской и агропромышленной зоне пос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B760DD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B760DD" w:rsidRPr="004B0196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B760DD" w:rsidRPr="004B0196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2C1676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>возках грузов и пассажиров, перемещающая различные виды продукции между производителями и потребителями, осуществляющий общедоступное тран</w:t>
      </w:r>
      <w:r w:rsidRPr="002C1676">
        <w:rPr>
          <w:rFonts w:ascii="Times New Roman" w:hAnsi="Times New Roman"/>
          <w:sz w:val="28"/>
          <w:szCs w:val="28"/>
        </w:rPr>
        <w:t>с</w:t>
      </w:r>
      <w:r w:rsidRPr="002C1676">
        <w:rPr>
          <w:rFonts w:ascii="Times New Roman" w:hAnsi="Times New Roman"/>
          <w:sz w:val="28"/>
          <w:szCs w:val="28"/>
        </w:rPr>
        <w:t>портное обслуживание населения. Устойчивое и эффективное функциониров</w:t>
      </w:r>
      <w:r w:rsidRPr="002C1676">
        <w:rPr>
          <w:rFonts w:ascii="Times New Roman" w:hAnsi="Times New Roman"/>
          <w:sz w:val="28"/>
          <w:szCs w:val="28"/>
        </w:rPr>
        <w:t>а</w:t>
      </w:r>
      <w:r w:rsidRPr="002C1676">
        <w:rPr>
          <w:rFonts w:ascii="Times New Roman" w:hAnsi="Times New Roman"/>
          <w:sz w:val="28"/>
          <w:szCs w:val="28"/>
        </w:rPr>
        <w:t>ние транспорта является необходимым условием для полного удовлетворения потребностей населения в перевозках и успешной работы всех предприятий п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селения.</w:t>
      </w:r>
    </w:p>
    <w:p w:rsidR="00B760DD" w:rsidRPr="002C1676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B760DD" w:rsidRPr="002C1676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Автотранспортные предприятия на территории Шабельского сельского поселения отсутствуют.</w:t>
      </w:r>
    </w:p>
    <w:p w:rsidR="00B760DD" w:rsidRPr="00A909B7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Большинство трудовых передвижений в поселении приходится на ли</w:t>
      </w:r>
      <w:r w:rsidRPr="002C1676">
        <w:rPr>
          <w:rFonts w:ascii="Times New Roman" w:hAnsi="Times New Roman"/>
          <w:sz w:val="28"/>
          <w:szCs w:val="28"/>
        </w:rPr>
        <w:t>ч</w:t>
      </w:r>
      <w:r w:rsidRPr="002C1676">
        <w:rPr>
          <w:rFonts w:ascii="Times New Roman" w:hAnsi="Times New Roman"/>
          <w:sz w:val="28"/>
          <w:szCs w:val="28"/>
        </w:rPr>
        <w:t>ный автотранспорт и пешеходные сообщения.</w:t>
      </w:r>
    </w:p>
    <w:p w:rsidR="00B760DD" w:rsidRDefault="00B760DD" w:rsidP="00A909B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A909B7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Default="00B760DD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Пешеходное и велосипедное движение происходит в основном по прое</w:t>
      </w:r>
      <w:r w:rsidRPr="002C1676">
        <w:rPr>
          <w:rFonts w:ascii="Times New Roman" w:hAnsi="Times New Roman"/>
          <w:sz w:val="28"/>
          <w:szCs w:val="28"/>
        </w:rPr>
        <w:t>з</w:t>
      </w:r>
      <w:r w:rsidRPr="002C1676">
        <w:rPr>
          <w:rFonts w:ascii="Times New Roman" w:hAnsi="Times New Roman"/>
          <w:sz w:val="28"/>
          <w:szCs w:val="28"/>
        </w:rPr>
        <w:t>жим частям улиц, в связи с отсутствием пешеходных дорожек (тротуаров), что приводит к возникновению дорожно-транспортных происшествий (ДТП) на улицах населенных пунктов.</w:t>
      </w:r>
    </w:p>
    <w:p w:rsidR="00B760DD" w:rsidRPr="00A909B7" w:rsidRDefault="00B760DD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A909B7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B760DD" w:rsidRPr="00A909B7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2C1676" w:rsidRDefault="00B760DD" w:rsidP="005826AC">
      <w:pPr>
        <w:ind w:firstLine="709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В составе движения грузового транспорта в целом по улицам Шабельск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го сельского поселения преобладают автомобили грузоподъемностью</w:t>
      </w:r>
      <w:r w:rsidRPr="002C1676">
        <w:rPr>
          <w:color w:val="4BACC6"/>
          <w:sz w:val="28"/>
          <w:szCs w:val="28"/>
        </w:rPr>
        <w:t xml:space="preserve"> </w:t>
      </w:r>
      <w:r w:rsidRPr="002C1676">
        <w:rPr>
          <w:sz w:val="28"/>
          <w:szCs w:val="28"/>
        </w:rPr>
        <w:t>до 2 т, а также от 2 до 8 т.</w:t>
      </w:r>
      <w:r w:rsidRPr="002C1676">
        <w:rPr>
          <w:color w:val="4BACC6"/>
          <w:sz w:val="28"/>
          <w:szCs w:val="28"/>
        </w:rPr>
        <w:t xml:space="preserve"> </w:t>
      </w:r>
      <w:r w:rsidRPr="002C1676">
        <w:rPr>
          <w:sz w:val="28"/>
          <w:szCs w:val="28"/>
        </w:rPr>
        <w:t>Для того, чтобы не создавать на улицах поселения затрудн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 xml:space="preserve">ния в передвижении транспортных средств, </w:t>
      </w:r>
      <w:r>
        <w:rPr>
          <w:sz w:val="28"/>
          <w:szCs w:val="28"/>
        </w:rPr>
        <w:t xml:space="preserve">администрация </w:t>
      </w:r>
      <w:r w:rsidRPr="002C1676">
        <w:rPr>
          <w:sz w:val="28"/>
          <w:szCs w:val="28"/>
        </w:rPr>
        <w:t>осуществляет сбор и вывоз мусора по утвержденному графику. Также в зимний период предпр</w:t>
      </w:r>
      <w:r w:rsidRPr="002C1676">
        <w:rPr>
          <w:sz w:val="28"/>
          <w:szCs w:val="28"/>
        </w:rPr>
        <w:t>и</w:t>
      </w:r>
      <w:r w:rsidRPr="002C1676">
        <w:rPr>
          <w:sz w:val="28"/>
          <w:szCs w:val="28"/>
        </w:rPr>
        <w:t xml:space="preserve">ятие занимается расчисткой улиц от снега. </w:t>
      </w:r>
    </w:p>
    <w:p w:rsidR="00B760DD" w:rsidRPr="002C1676" w:rsidRDefault="00B760DD" w:rsidP="005826AC">
      <w:pPr>
        <w:ind w:firstLine="709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B760DD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5826A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C1676">
        <w:rPr>
          <w:rFonts w:ascii="Times New Roman" w:hAnsi="Times New Roman"/>
          <w:b/>
          <w:sz w:val="28"/>
          <w:szCs w:val="28"/>
        </w:rPr>
        <w:t>1.9. Анализ уровня безопасности дорожного движения</w:t>
      </w:r>
    </w:p>
    <w:p w:rsidR="00B760DD" w:rsidRPr="005826A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Обеспечение безопасности на автомобильных дорогах является важне</w:t>
      </w:r>
      <w:r w:rsidRPr="002C1676">
        <w:rPr>
          <w:rFonts w:ascii="Times New Roman" w:hAnsi="Times New Roman"/>
          <w:sz w:val="28"/>
          <w:szCs w:val="28"/>
        </w:rPr>
        <w:t>й</w:t>
      </w:r>
      <w:r w:rsidRPr="002C1676">
        <w:rPr>
          <w:rFonts w:ascii="Times New Roman" w:hAnsi="Times New Roman"/>
          <w:sz w:val="28"/>
          <w:szCs w:val="28"/>
        </w:rPr>
        <w:t>шей частью социально-экономического развития Шабельского сельского пос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>ления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2C1676">
        <w:rPr>
          <w:rFonts w:ascii="Times New Roman" w:hAnsi="Times New Roman"/>
          <w:sz w:val="28"/>
          <w:szCs w:val="28"/>
        </w:rPr>
        <w:t xml:space="preserve">. </w:t>
      </w: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Принудительное соблюдение существующих ограничений транспортных средств. Применение принудительных мер с использованием выборочной пр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 xml:space="preserve">верки дыхания водителей на алкоголь, оказывается наиболее эффективным для снижения дорожно-транспортных происшествий. </w:t>
      </w: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Наиболее эффективной мерой для повышения уровня безопасности в о</w:t>
      </w:r>
      <w:r w:rsidRPr="002C1676">
        <w:rPr>
          <w:rFonts w:ascii="Times New Roman" w:hAnsi="Times New Roman"/>
          <w:sz w:val="28"/>
          <w:szCs w:val="28"/>
        </w:rPr>
        <w:t>б</w:t>
      </w:r>
      <w:r w:rsidRPr="002C1676">
        <w:rPr>
          <w:rFonts w:ascii="Times New Roman" w:hAnsi="Times New Roman"/>
          <w:sz w:val="28"/>
          <w:szCs w:val="28"/>
        </w:rPr>
        <w:t>ласти использования ремней безопасности являются ужесточенные законод</w:t>
      </w:r>
      <w:r w:rsidRPr="002C1676">
        <w:rPr>
          <w:rFonts w:ascii="Times New Roman" w:hAnsi="Times New Roman"/>
          <w:sz w:val="28"/>
          <w:szCs w:val="28"/>
        </w:rPr>
        <w:t>а</w:t>
      </w:r>
      <w:r w:rsidRPr="002C1676">
        <w:rPr>
          <w:rFonts w:ascii="Times New Roman" w:hAnsi="Times New Roman"/>
          <w:sz w:val="28"/>
          <w:szCs w:val="28"/>
        </w:rPr>
        <w:t xml:space="preserve">тельные меры и полицейское право применение штрафов и иных взысканий с водителей, нарушивших данные требования. </w:t>
      </w: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>гулирования транспортной деятельности под надзором федеральных исполн</w:t>
      </w:r>
      <w:r w:rsidRPr="002C1676">
        <w:rPr>
          <w:rFonts w:ascii="Times New Roman" w:hAnsi="Times New Roman"/>
          <w:sz w:val="28"/>
          <w:szCs w:val="28"/>
        </w:rPr>
        <w:t>и</w:t>
      </w:r>
      <w:r w:rsidRPr="002C1676">
        <w:rPr>
          <w:rFonts w:ascii="Times New Roman" w:hAnsi="Times New Roman"/>
          <w:sz w:val="28"/>
          <w:szCs w:val="28"/>
        </w:rPr>
        <w:t>тельных органов и органов местного самоуправления, различных обществе</w:t>
      </w:r>
      <w:r w:rsidRPr="002C1676">
        <w:rPr>
          <w:rFonts w:ascii="Times New Roman" w:hAnsi="Times New Roman"/>
          <w:sz w:val="28"/>
          <w:szCs w:val="28"/>
        </w:rPr>
        <w:t>н</w:t>
      </w:r>
      <w:r w:rsidRPr="002C1676">
        <w:rPr>
          <w:rFonts w:ascii="Times New Roman" w:hAnsi="Times New Roman"/>
          <w:sz w:val="28"/>
          <w:szCs w:val="28"/>
        </w:rPr>
        <w:t xml:space="preserve">ных объединений. </w:t>
      </w: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Базовыми данными при принятии управленческих решений являются ст</w:t>
      </w:r>
      <w:r w:rsidRPr="002C1676">
        <w:rPr>
          <w:rFonts w:ascii="Times New Roman" w:hAnsi="Times New Roman"/>
          <w:sz w:val="28"/>
          <w:szCs w:val="28"/>
        </w:rPr>
        <w:t>а</w:t>
      </w:r>
      <w:r w:rsidRPr="002C1676">
        <w:rPr>
          <w:rFonts w:ascii="Times New Roman" w:hAnsi="Times New Roman"/>
          <w:sz w:val="28"/>
          <w:szCs w:val="28"/>
        </w:rPr>
        <w:t>тистические сведения, которые формируются специалистами безопасности д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рожного движения и применяются для анализа ДТП, выявления проблемных точек и негативных тенденций, оценки эффективности мер, которые направл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 xml:space="preserve">ны на сокращение количества, тяжести ДТП. </w:t>
      </w: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рожного движения, определение первоочередных мер, которые направлены на улучшение ситуации на дорогах, должны стоять на контроле у уполномоче</w:t>
      </w:r>
      <w:r w:rsidRPr="002C1676">
        <w:rPr>
          <w:rFonts w:ascii="Times New Roman" w:hAnsi="Times New Roman"/>
          <w:sz w:val="28"/>
          <w:szCs w:val="28"/>
        </w:rPr>
        <w:t>н</w:t>
      </w:r>
      <w:r w:rsidRPr="002C1676">
        <w:rPr>
          <w:rFonts w:ascii="Times New Roman" w:hAnsi="Times New Roman"/>
          <w:sz w:val="28"/>
          <w:szCs w:val="28"/>
        </w:rPr>
        <w:t>ных людей, которые способны незамедлительно реагировать на сложившуюся ситуацию на автомобильных дорогах.</w:t>
      </w:r>
    </w:p>
    <w:p w:rsidR="00B760DD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</w:t>
      </w:r>
      <w:r w:rsidRPr="002C1676">
        <w:rPr>
          <w:rFonts w:ascii="Times New Roman" w:hAnsi="Times New Roman"/>
          <w:sz w:val="28"/>
          <w:szCs w:val="28"/>
        </w:rPr>
        <w:t>а</w:t>
      </w:r>
      <w:r w:rsidRPr="002C1676">
        <w:rPr>
          <w:rFonts w:ascii="Times New Roman" w:hAnsi="Times New Roman"/>
          <w:sz w:val="28"/>
          <w:szCs w:val="28"/>
        </w:rPr>
        <w:t>дачи по сохранению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</w:t>
      </w:r>
      <w:r w:rsidRPr="002C1676">
        <w:rPr>
          <w:rFonts w:ascii="Times New Roman" w:hAnsi="Times New Roman"/>
          <w:sz w:val="28"/>
          <w:szCs w:val="28"/>
        </w:rPr>
        <w:t>ж</w:t>
      </w:r>
      <w:r w:rsidRPr="002C1676">
        <w:rPr>
          <w:rFonts w:ascii="Times New Roman" w:hAnsi="Times New Roman"/>
          <w:sz w:val="28"/>
          <w:szCs w:val="28"/>
        </w:rPr>
        <w:t>ного движения, качества оказания медицинской помощи пострадавшим и т. д. Вследствие этого планируется снижение социально-экономического и дем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графического ущерба в результате ДТП и их последствий, что будет способс</w:t>
      </w:r>
      <w:r w:rsidRPr="002C1676">
        <w:rPr>
          <w:rFonts w:ascii="Times New Roman" w:hAnsi="Times New Roman"/>
          <w:sz w:val="28"/>
          <w:szCs w:val="28"/>
        </w:rPr>
        <w:t>т</w:t>
      </w:r>
      <w:r w:rsidRPr="002C1676">
        <w:rPr>
          <w:rFonts w:ascii="Times New Roman" w:hAnsi="Times New Roman"/>
          <w:sz w:val="28"/>
          <w:szCs w:val="28"/>
        </w:rPr>
        <w:t>вовать уменьшению темпов убыли населения Шабельского сельского посел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2C1676">
        <w:rPr>
          <w:rFonts w:ascii="Times New Roman" w:hAnsi="Times New Roman"/>
          <w:sz w:val="28"/>
          <w:szCs w:val="28"/>
        </w:rPr>
        <w:t xml:space="preserve"> и формированию условий для его роста.</w:t>
      </w:r>
    </w:p>
    <w:p w:rsidR="00B760DD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Default="00B760DD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</w:t>
      </w:r>
      <w:r w:rsidRPr="005826AC">
        <w:rPr>
          <w:rFonts w:ascii="Times New Roman" w:hAnsi="Times New Roman"/>
          <w:b/>
          <w:sz w:val="28"/>
          <w:szCs w:val="28"/>
        </w:rPr>
        <w:t>к</w:t>
      </w:r>
      <w:r w:rsidRPr="005826AC">
        <w:rPr>
          <w:rFonts w:ascii="Times New Roman" w:hAnsi="Times New Roman"/>
          <w:b/>
          <w:sz w:val="28"/>
          <w:szCs w:val="28"/>
        </w:rPr>
        <w:t>туры на окружающую среду, безопасность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60DD" w:rsidRPr="005826AC" w:rsidRDefault="00B760DD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B760DD" w:rsidRPr="00E2123F" w:rsidRDefault="00B760DD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2C1676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Автомобильный транспорт и инфраструктура автотранспортного ко</w:t>
      </w:r>
      <w:r w:rsidRPr="002C1676">
        <w:rPr>
          <w:rFonts w:ascii="Times New Roman" w:hAnsi="Times New Roman"/>
          <w:sz w:val="28"/>
          <w:szCs w:val="28"/>
        </w:rPr>
        <w:t>м</w:t>
      </w:r>
      <w:r w:rsidRPr="002C1676">
        <w:rPr>
          <w:rFonts w:ascii="Times New Roman" w:hAnsi="Times New Roman"/>
          <w:sz w:val="28"/>
          <w:szCs w:val="28"/>
        </w:rPr>
        <w:t>плекса относится к главным источникам загрязнения окружающей среды. О</w:t>
      </w:r>
      <w:r w:rsidRPr="002C1676">
        <w:rPr>
          <w:rFonts w:ascii="Times New Roman" w:hAnsi="Times New Roman"/>
          <w:sz w:val="28"/>
          <w:szCs w:val="28"/>
        </w:rPr>
        <w:t>т</w:t>
      </w:r>
      <w:r w:rsidRPr="002C1676">
        <w:rPr>
          <w:rFonts w:ascii="Times New Roman" w:hAnsi="Times New Roman"/>
          <w:sz w:val="28"/>
          <w:szCs w:val="28"/>
        </w:rPr>
        <w:t>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</w:t>
      </w:r>
      <w:r w:rsidRPr="002C1676">
        <w:rPr>
          <w:rFonts w:ascii="Times New Roman" w:hAnsi="Times New Roman"/>
          <w:sz w:val="28"/>
          <w:szCs w:val="28"/>
        </w:rPr>
        <w:t>е</w:t>
      </w:r>
      <w:r w:rsidRPr="002C1676">
        <w:rPr>
          <w:rFonts w:ascii="Times New Roman" w:hAnsi="Times New Roman"/>
          <w:sz w:val="28"/>
          <w:szCs w:val="28"/>
        </w:rPr>
        <w:t>лей дорожных покрытий, загрязняют придорожные полосы и водные объекты.</w:t>
      </w:r>
    </w:p>
    <w:p w:rsidR="00B760DD" w:rsidRPr="005826A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C1676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</w:t>
      </w:r>
      <w:r w:rsidRPr="002C1676">
        <w:rPr>
          <w:rFonts w:ascii="Times New Roman" w:hAnsi="Times New Roman"/>
          <w:sz w:val="28"/>
          <w:szCs w:val="28"/>
        </w:rPr>
        <w:t>ы</w:t>
      </w:r>
      <w:r w:rsidRPr="002C1676">
        <w:rPr>
          <w:rFonts w:ascii="Times New Roman" w:hAnsi="Times New Roman"/>
          <w:sz w:val="28"/>
          <w:szCs w:val="28"/>
        </w:rPr>
        <w:t>вает отравление различной степени в зависимости от концентрации. При вза</w:t>
      </w:r>
      <w:r w:rsidRPr="002C1676">
        <w:rPr>
          <w:rFonts w:ascii="Times New Roman" w:hAnsi="Times New Roman"/>
          <w:sz w:val="28"/>
          <w:szCs w:val="28"/>
        </w:rPr>
        <w:t>и</w:t>
      </w:r>
      <w:r w:rsidRPr="002C1676">
        <w:rPr>
          <w:rFonts w:ascii="Times New Roman" w:hAnsi="Times New Roman"/>
          <w:sz w:val="28"/>
          <w:szCs w:val="28"/>
        </w:rPr>
        <w:t>модействии выбросов автомобилей и смесей загрязняющих веществ в воздухе могут образоваться новые вещества, более агрессивные. На прилегающих те</w:t>
      </w:r>
      <w:r w:rsidRPr="002C1676">
        <w:rPr>
          <w:rFonts w:ascii="Times New Roman" w:hAnsi="Times New Roman"/>
          <w:sz w:val="28"/>
          <w:szCs w:val="28"/>
        </w:rPr>
        <w:t>р</w:t>
      </w:r>
      <w:r w:rsidRPr="002C1676">
        <w:rPr>
          <w:rFonts w:ascii="Times New Roman" w:hAnsi="Times New Roman"/>
          <w:sz w:val="28"/>
          <w:szCs w:val="28"/>
        </w:rPr>
        <w:t>риториях к автомобильным дорогам вода, почва и растительность является н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сителями ряда канцерогенных веществ.</w:t>
      </w:r>
      <w:r w:rsidRPr="002C1676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2C1676">
        <w:rPr>
          <w:rFonts w:ascii="Times New Roman" w:hAnsi="Times New Roman"/>
          <w:sz w:val="28"/>
          <w:szCs w:val="28"/>
        </w:rPr>
        <w:t>Недопустимо выращивание здесь ов</w:t>
      </w:r>
      <w:r w:rsidRPr="002C1676">
        <w:rPr>
          <w:rFonts w:ascii="Times New Roman" w:hAnsi="Times New Roman"/>
          <w:sz w:val="28"/>
          <w:szCs w:val="28"/>
        </w:rPr>
        <w:t>о</w:t>
      </w:r>
      <w:r w:rsidRPr="002C1676">
        <w:rPr>
          <w:rFonts w:ascii="Times New Roman" w:hAnsi="Times New Roman"/>
          <w:sz w:val="28"/>
          <w:szCs w:val="28"/>
        </w:rPr>
        <w:t>щей, фруктов и скармливание травы животным.</w:t>
      </w:r>
    </w:p>
    <w:p w:rsidR="00B760DD" w:rsidRDefault="00B760DD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F419CB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B760DD" w:rsidRPr="00F419CB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</w:t>
      </w:r>
      <w:r>
        <w:rPr>
          <w:rFonts w:ascii="Times New Roman" w:hAnsi="Times New Roman"/>
          <w:b/>
          <w:sz w:val="28"/>
          <w:szCs w:val="28"/>
        </w:rPr>
        <w:t>Шабельского</w:t>
      </w:r>
      <w:r w:rsidRPr="00F419CB">
        <w:rPr>
          <w:rFonts w:ascii="Times New Roman" w:hAnsi="Times New Roman"/>
          <w:b/>
          <w:sz w:val="28"/>
          <w:szCs w:val="28"/>
        </w:rPr>
        <w:t xml:space="preserve"> </w:t>
      </w:r>
    </w:p>
    <w:p w:rsidR="00B760DD" w:rsidRPr="00F419CB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b/>
          <w:sz w:val="28"/>
          <w:szCs w:val="28"/>
        </w:rPr>
        <w:t>Щербиновского</w:t>
      </w:r>
      <w:r w:rsidRPr="00F419C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B760DD" w:rsidRPr="00E2123F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F419CB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лиза существующего состояния транспортной системы, выявленных тенденций </w:t>
      </w:r>
      <w:r w:rsidRPr="00F419CB">
        <w:rPr>
          <w:rFonts w:ascii="Times New Roman" w:hAnsi="Times New Roman"/>
          <w:sz w:val="28"/>
          <w:szCs w:val="28"/>
        </w:rPr>
        <w:t>в измен</w:t>
      </w:r>
      <w:r>
        <w:rPr>
          <w:rFonts w:ascii="Times New Roman" w:hAnsi="Times New Roman"/>
          <w:sz w:val="28"/>
          <w:szCs w:val="28"/>
        </w:rPr>
        <w:t xml:space="preserve">ении основных показателей развития транспорта, </w:t>
      </w:r>
      <w:r w:rsidRPr="00F419CB">
        <w:rPr>
          <w:rFonts w:ascii="Times New Roman" w:hAnsi="Times New Roman"/>
          <w:sz w:val="28"/>
          <w:szCs w:val="28"/>
        </w:rPr>
        <w:t>планируемых пр</w:t>
      </w:r>
      <w:r w:rsidRPr="00F419CB">
        <w:rPr>
          <w:rFonts w:ascii="Times New Roman" w:hAnsi="Times New Roman"/>
          <w:sz w:val="28"/>
          <w:szCs w:val="28"/>
        </w:rPr>
        <w:t>о</w:t>
      </w:r>
      <w:r w:rsidRPr="00F419CB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B760DD" w:rsidRPr="00F419CB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419CB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F419CB">
        <w:rPr>
          <w:rFonts w:ascii="Times New Roman" w:hAnsi="Times New Roman"/>
          <w:sz w:val="28"/>
          <w:szCs w:val="28"/>
        </w:rPr>
        <w:t>в</w:t>
      </w:r>
      <w:r w:rsidRPr="00F419CB">
        <w:rPr>
          <w:rFonts w:ascii="Times New Roman" w:hAnsi="Times New Roman"/>
          <w:sz w:val="28"/>
          <w:szCs w:val="28"/>
        </w:rPr>
        <w:t>ляются:</w:t>
      </w:r>
    </w:p>
    <w:p w:rsidR="00B760DD" w:rsidRPr="00F419CB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419CB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B760DD" w:rsidRPr="00F419CB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419CB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</w:t>
      </w:r>
      <w:r>
        <w:rPr>
          <w:rFonts w:ascii="Times New Roman" w:hAnsi="Times New Roman"/>
          <w:sz w:val="28"/>
          <w:szCs w:val="28"/>
        </w:rPr>
        <w:t>ения для возможности получения квалифицированных услуг по сервисному обслужив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нию и </w:t>
      </w:r>
      <w:r w:rsidRPr="00F419CB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B760DD" w:rsidRPr="00F419CB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</w:t>
      </w:r>
      <w:r w:rsidRPr="00F419CB">
        <w:rPr>
          <w:rFonts w:ascii="Times New Roman" w:hAnsi="Times New Roman"/>
          <w:sz w:val="28"/>
          <w:szCs w:val="28"/>
        </w:rPr>
        <w:t>преимуще</w:t>
      </w:r>
      <w:r>
        <w:rPr>
          <w:rFonts w:ascii="Times New Roman" w:hAnsi="Times New Roman"/>
          <w:sz w:val="28"/>
          <w:szCs w:val="28"/>
        </w:rPr>
        <w:t>ственно экстенсивной к интенсивной модели развития. Это, прежде всего, предполагает более эффективное производительное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венное использование имеющегося потенциала и, в частности, переход  к </w:t>
      </w:r>
      <w:r w:rsidRPr="00F419CB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B760DD" w:rsidRPr="00A90DE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>1.12. Оценка нормативно-правовой базы, необходимой для функционир</w:t>
      </w:r>
      <w:r w:rsidRPr="00A90DEC">
        <w:rPr>
          <w:rFonts w:ascii="Times New Roman" w:hAnsi="Times New Roman"/>
          <w:b/>
          <w:sz w:val="28"/>
          <w:szCs w:val="28"/>
        </w:rPr>
        <w:t>о</w:t>
      </w:r>
      <w:r w:rsidRPr="00A90DEC">
        <w:rPr>
          <w:rFonts w:ascii="Times New Roman" w:hAnsi="Times New Roman"/>
          <w:b/>
          <w:sz w:val="28"/>
          <w:szCs w:val="28"/>
        </w:rPr>
        <w:t xml:space="preserve">вания и развития транспортной инфраструктуры </w:t>
      </w:r>
      <w:r>
        <w:rPr>
          <w:rFonts w:ascii="Times New Roman" w:hAnsi="Times New Roman"/>
          <w:b/>
          <w:sz w:val="28"/>
          <w:szCs w:val="28"/>
        </w:rPr>
        <w:t>Шабельского</w:t>
      </w:r>
      <w:r w:rsidRPr="00A90DEC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>Щербиновского</w:t>
      </w:r>
      <w:r w:rsidRPr="00A90DEC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B760DD" w:rsidRPr="00A90DE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2C1676" w:rsidRDefault="00B760DD" w:rsidP="00A90DEC">
      <w:pPr>
        <w:ind w:firstLine="709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Реализация Программы осуществляется через систему программных м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 xml:space="preserve">роприятий разрабатываемых муниципальных программ Шабельского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</w:t>
      </w:r>
      <w:r>
        <w:rPr>
          <w:sz w:val="28"/>
          <w:szCs w:val="28"/>
        </w:rPr>
        <w:t>Щербиновский</w:t>
      </w:r>
      <w:r w:rsidRPr="002C1676">
        <w:rPr>
          <w:sz w:val="28"/>
          <w:szCs w:val="28"/>
        </w:rPr>
        <w:t xml:space="preserve"> район, реализуемых на территории поселения.</w:t>
      </w:r>
    </w:p>
    <w:p w:rsidR="00B760DD" w:rsidRPr="00A90DEC" w:rsidRDefault="00B760DD" w:rsidP="00A90DEC">
      <w:pPr>
        <w:ind w:firstLine="709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В соответствии с изложенной в Программе политикой администрация Шабельского сельского поселения Щербиновского района должна разрабат</w:t>
      </w:r>
      <w:r w:rsidRPr="002C1676">
        <w:rPr>
          <w:sz w:val="28"/>
          <w:szCs w:val="28"/>
        </w:rPr>
        <w:t>ы</w:t>
      </w:r>
      <w:r w:rsidRPr="002C1676">
        <w:rPr>
          <w:sz w:val="28"/>
          <w:szCs w:val="28"/>
        </w:rPr>
        <w:t>вать муниципальные программы, конкретизировать мероприятия, способс</w:t>
      </w:r>
      <w:r w:rsidRPr="002C1676">
        <w:rPr>
          <w:sz w:val="28"/>
          <w:szCs w:val="28"/>
        </w:rPr>
        <w:t>т</w:t>
      </w:r>
      <w:r w:rsidRPr="002C1676">
        <w:rPr>
          <w:sz w:val="28"/>
          <w:szCs w:val="28"/>
        </w:rPr>
        <w:t>вующие достижению стратегических целей и решению поставленных Пр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граммой задач.</w:t>
      </w:r>
    </w:p>
    <w:p w:rsidR="00B760DD" w:rsidRPr="00A90DEC" w:rsidRDefault="00B760DD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B760DD" w:rsidRPr="00A90DE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B760DD" w:rsidRPr="00A90DE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Состояние сети дорог определяется своевременностью, полнотой и кач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ством выполнения работ по содержанию, ремонту и капитальному ремонту и зависит напрямую от объемов финансирования и стратегии распределения ф</w:t>
      </w:r>
      <w:r w:rsidRPr="002C1676">
        <w:rPr>
          <w:sz w:val="28"/>
          <w:szCs w:val="28"/>
        </w:rPr>
        <w:t>и</w:t>
      </w:r>
      <w:r w:rsidRPr="002C1676">
        <w:rPr>
          <w:sz w:val="28"/>
          <w:szCs w:val="28"/>
        </w:rPr>
        <w:t xml:space="preserve">нансовых ресурсов в условиях их ограниченных объемов. </w:t>
      </w:r>
    </w:p>
    <w:p w:rsidR="00B760DD" w:rsidRPr="002C1676" w:rsidRDefault="00B760DD" w:rsidP="00A90DEC">
      <w:pPr>
        <w:jc w:val="both"/>
        <w:rPr>
          <w:sz w:val="28"/>
          <w:szCs w:val="28"/>
        </w:rPr>
      </w:pPr>
      <w:r w:rsidRPr="002C1676">
        <w:rPr>
          <w:sz w:val="28"/>
          <w:szCs w:val="28"/>
        </w:rPr>
        <w:t>В условиях, когда объем инвестиций в дорожный комплекс является явно н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временные технологии с использованием специализированных звеньев машин и механизмов, позволяющих сократить ручной труд и обеспечить высокое к</w:t>
      </w:r>
      <w:r w:rsidRPr="002C1676">
        <w:rPr>
          <w:sz w:val="28"/>
          <w:szCs w:val="28"/>
        </w:rPr>
        <w:t>а</w:t>
      </w:r>
      <w:r w:rsidRPr="002C1676">
        <w:rPr>
          <w:sz w:val="28"/>
          <w:szCs w:val="28"/>
        </w:rPr>
        <w:t>чество выполняемых работ. При этом текущий ремонт в отличие от капитал</w:t>
      </w:r>
      <w:r w:rsidRPr="002C1676">
        <w:rPr>
          <w:sz w:val="28"/>
          <w:szCs w:val="28"/>
        </w:rPr>
        <w:t>ь</w:t>
      </w:r>
      <w:r w:rsidRPr="002C1676">
        <w:rPr>
          <w:sz w:val="28"/>
          <w:szCs w:val="28"/>
        </w:rPr>
        <w:t xml:space="preserve">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монтных сроков, накоплению количества участков не до ремонта.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Учитывая выше</w:t>
      </w:r>
      <w:r>
        <w:rPr>
          <w:sz w:val="28"/>
          <w:szCs w:val="28"/>
        </w:rPr>
        <w:t xml:space="preserve"> </w:t>
      </w:r>
      <w:r w:rsidRPr="002C1676">
        <w:rPr>
          <w:sz w:val="28"/>
          <w:szCs w:val="28"/>
        </w:rPr>
        <w:t>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 xml:space="preserve">Применение программно-целевого метода в развитии внутри поселковых автомобильных дорог общего пользования Шабельского сельского поселения </w:t>
      </w:r>
      <w:r>
        <w:rPr>
          <w:sz w:val="28"/>
          <w:szCs w:val="28"/>
        </w:rPr>
        <w:t xml:space="preserve">Щербиновского района </w:t>
      </w:r>
      <w:r w:rsidRPr="002C1676">
        <w:rPr>
          <w:sz w:val="28"/>
          <w:szCs w:val="28"/>
        </w:rPr>
        <w:t>позволит системно направлять средства на решение н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отложных проблем дорожной отрасли в условиях ограниченных финансовых ресурсов.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Реализация комплекса программных мероприятий сопряжена со следу</w:t>
      </w:r>
      <w:r w:rsidRPr="002C1676">
        <w:rPr>
          <w:sz w:val="28"/>
          <w:szCs w:val="28"/>
        </w:rPr>
        <w:t>ю</w:t>
      </w:r>
      <w:r w:rsidRPr="002C1676">
        <w:rPr>
          <w:sz w:val="28"/>
          <w:szCs w:val="28"/>
        </w:rPr>
        <w:t>щими рисками: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-риск ухудшения социально-экономической ситуации в стране, что выр</w:t>
      </w:r>
      <w:r w:rsidRPr="002C1676">
        <w:rPr>
          <w:sz w:val="28"/>
          <w:szCs w:val="28"/>
        </w:rPr>
        <w:t>а</w:t>
      </w:r>
      <w:r w:rsidRPr="002C1676">
        <w:rPr>
          <w:sz w:val="28"/>
          <w:szCs w:val="28"/>
        </w:rPr>
        <w:t>зится в снижении темпов роста экономики и уровня инвестиционной активн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сти, возникновении бюджетного дефицита, сокращения объемов финансиров</w:t>
      </w:r>
      <w:r w:rsidRPr="002C1676">
        <w:rPr>
          <w:sz w:val="28"/>
          <w:szCs w:val="28"/>
        </w:rPr>
        <w:t>а</w:t>
      </w:r>
      <w:r w:rsidRPr="002C1676">
        <w:rPr>
          <w:sz w:val="28"/>
          <w:szCs w:val="28"/>
        </w:rPr>
        <w:t>ния дорожной отрасли;</w:t>
      </w:r>
    </w:p>
    <w:p w:rsidR="00B760DD" w:rsidRPr="002C1676" w:rsidRDefault="00B760DD" w:rsidP="003E739A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-риск превышения фактического уровня инфляции по сравнению с пр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гнозируемым, ускоренный рост цен на строительные материалы, машины, сп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циализированное оборудование, что может привести к увеличению стоимости дорожных работ, снижению объемов строительства, реконструкции, капитал</w:t>
      </w:r>
      <w:r w:rsidRPr="002C1676">
        <w:rPr>
          <w:sz w:val="28"/>
          <w:szCs w:val="28"/>
        </w:rPr>
        <w:t>ь</w:t>
      </w:r>
      <w:r w:rsidRPr="002C1676">
        <w:rPr>
          <w:sz w:val="28"/>
          <w:szCs w:val="28"/>
        </w:rPr>
        <w:t>ного ремонта, ремонта и содержания внутрипоселковых автомобильных дорог общего пользования;</w:t>
      </w:r>
    </w:p>
    <w:p w:rsidR="00B760DD" w:rsidRPr="002C1676" w:rsidRDefault="00B760DD" w:rsidP="00A90DEC">
      <w:pPr>
        <w:ind w:firstLine="708"/>
        <w:jc w:val="both"/>
        <w:rPr>
          <w:sz w:val="28"/>
          <w:szCs w:val="28"/>
        </w:rPr>
      </w:pPr>
      <w:r w:rsidRPr="002C1676">
        <w:rPr>
          <w:sz w:val="28"/>
          <w:szCs w:val="28"/>
        </w:rPr>
        <w:t>-риск задержки завершения перехода на финансирование работ по соде</w:t>
      </w:r>
      <w:r w:rsidRPr="002C1676">
        <w:rPr>
          <w:sz w:val="28"/>
          <w:szCs w:val="28"/>
        </w:rPr>
        <w:t>р</w:t>
      </w:r>
      <w:r w:rsidRPr="002C1676">
        <w:rPr>
          <w:sz w:val="28"/>
          <w:szCs w:val="28"/>
        </w:rPr>
        <w:t>жанию, ремонту и капитальному ремонту автомобильных дорог общего пол</w:t>
      </w:r>
      <w:r w:rsidRPr="002C1676">
        <w:rPr>
          <w:sz w:val="28"/>
          <w:szCs w:val="28"/>
        </w:rPr>
        <w:t>ь</w:t>
      </w:r>
      <w:r w:rsidRPr="002C1676">
        <w:rPr>
          <w:sz w:val="28"/>
          <w:szCs w:val="28"/>
        </w:rPr>
        <w:t>зования местного значения в соответствии с нормативами денежных затрат, что не позволит в период реализации Программы существенно сократить нако</w:t>
      </w:r>
      <w:r w:rsidRPr="002C1676">
        <w:rPr>
          <w:sz w:val="28"/>
          <w:szCs w:val="28"/>
        </w:rPr>
        <w:t>п</w:t>
      </w:r>
      <w:r w:rsidRPr="002C1676">
        <w:rPr>
          <w:sz w:val="28"/>
          <w:szCs w:val="28"/>
        </w:rPr>
        <w:t>ленное в предыдущий период отставание в выполнении ремонтных работ на с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ти автомобильных дорог общего пользования и достичь запланированных в Программе величин показателей.</w:t>
      </w:r>
    </w:p>
    <w:p w:rsidR="00B760DD" w:rsidRPr="00E2123F" w:rsidRDefault="00B760DD" w:rsidP="003E739A">
      <w:pPr>
        <w:ind w:firstLine="567"/>
        <w:jc w:val="both"/>
        <w:rPr>
          <w:color w:val="4BACC6"/>
          <w:sz w:val="28"/>
          <w:szCs w:val="28"/>
        </w:rPr>
      </w:pPr>
      <w:r w:rsidRPr="002C1676">
        <w:rPr>
          <w:sz w:val="28"/>
          <w:szCs w:val="28"/>
        </w:rPr>
        <w:t xml:space="preserve">Предоставление и расходование средств дорожного фонда Шабельского сельского поселения </w:t>
      </w:r>
      <w:r>
        <w:rPr>
          <w:sz w:val="28"/>
          <w:szCs w:val="28"/>
        </w:rPr>
        <w:t xml:space="preserve"> Щербиновского района </w:t>
      </w:r>
      <w:r w:rsidRPr="002C1676">
        <w:rPr>
          <w:sz w:val="28"/>
          <w:szCs w:val="28"/>
        </w:rPr>
        <w:t>осуществляется в объемах, опр</w:t>
      </w:r>
      <w:r w:rsidRPr="002C1676">
        <w:rPr>
          <w:sz w:val="28"/>
          <w:szCs w:val="28"/>
        </w:rPr>
        <w:t>е</w:t>
      </w:r>
      <w:r w:rsidRPr="002C1676">
        <w:rPr>
          <w:sz w:val="28"/>
          <w:szCs w:val="28"/>
        </w:rPr>
        <w:t>деленных Законом Краснодарского края о краевом бюджете на очередной ф</w:t>
      </w:r>
      <w:r w:rsidRPr="002C1676">
        <w:rPr>
          <w:sz w:val="28"/>
          <w:szCs w:val="28"/>
        </w:rPr>
        <w:t>и</w:t>
      </w:r>
      <w:r w:rsidRPr="002C1676">
        <w:rPr>
          <w:sz w:val="28"/>
          <w:szCs w:val="28"/>
        </w:rPr>
        <w:t>нансовый год и на плановый период и по направлениям определенным решен</w:t>
      </w:r>
      <w:r w:rsidRPr="002C1676">
        <w:rPr>
          <w:sz w:val="28"/>
          <w:szCs w:val="28"/>
        </w:rPr>
        <w:t>и</w:t>
      </w:r>
      <w:r w:rsidRPr="002C1676">
        <w:rPr>
          <w:sz w:val="28"/>
          <w:szCs w:val="28"/>
        </w:rPr>
        <w:t xml:space="preserve">ем Совета Шабельского сельского поселения </w:t>
      </w:r>
      <w:r>
        <w:rPr>
          <w:sz w:val="28"/>
          <w:szCs w:val="28"/>
        </w:rPr>
        <w:t xml:space="preserve">Щербиновского района </w:t>
      </w:r>
      <w:r w:rsidRPr="00DF0EE3">
        <w:rPr>
          <w:sz w:val="28"/>
          <w:szCs w:val="28"/>
        </w:rPr>
        <w:t>от 26 д</w:t>
      </w:r>
      <w:r w:rsidRPr="00DF0EE3">
        <w:rPr>
          <w:sz w:val="28"/>
          <w:szCs w:val="28"/>
        </w:rPr>
        <w:t>е</w:t>
      </w:r>
      <w:r w:rsidRPr="00DF0EE3">
        <w:rPr>
          <w:sz w:val="28"/>
          <w:szCs w:val="28"/>
        </w:rPr>
        <w:t>кабря 2016 года № 2 «О создании муниципального дорожного фонда Шабел</w:t>
      </w:r>
      <w:r w:rsidRPr="00DF0EE3">
        <w:rPr>
          <w:sz w:val="28"/>
          <w:szCs w:val="28"/>
        </w:rPr>
        <w:t>ь</w:t>
      </w:r>
      <w:r w:rsidRPr="00DF0EE3">
        <w:rPr>
          <w:sz w:val="28"/>
          <w:szCs w:val="28"/>
        </w:rPr>
        <w:t>ского сельского поселения</w:t>
      </w:r>
      <w:r w:rsidRPr="002C1676">
        <w:rPr>
          <w:sz w:val="28"/>
          <w:szCs w:val="28"/>
        </w:rPr>
        <w:t xml:space="preserve"> Щербиновского района и утверждении порядка формирования и использования бюджетных ассигнований муниципального д</w:t>
      </w:r>
      <w:r w:rsidRPr="002C1676">
        <w:rPr>
          <w:sz w:val="28"/>
          <w:szCs w:val="28"/>
        </w:rPr>
        <w:t>о</w:t>
      </w:r>
      <w:r w:rsidRPr="002C1676">
        <w:rPr>
          <w:sz w:val="28"/>
          <w:szCs w:val="28"/>
        </w:rPr>
        <w:t>рожного фонда Шабельского сельского поселения Щербиновского района»</w:t>
      </w:r>
      <w:r>
        <w:rPr>
          <w:sz w:val="28"/>
          <w:szCs w:val="28"/>
        </w:rPr>
        <w:t xml:space="preserve">               (с изменениями от 27.07.2017)</w:t>
      </w:r>
      <w:r w:rsidRPr="002C1676">
        <w:rPr>
          <w:sz w:val="28"/>
          <w:szCs w:val="28"/>
        </w:rPr>
        <w:t>.</w:t>
      </w:r>
    </w:p>
    <w:p w:rsidR="00B760DD" w:rsidRDefault="00B760DD" w:rsidP="00EA1970">
      <w:pPr>
        <w:jc w:val="center"/>
        <w:rPr>
          <w:b/>
          <w:sz w:val="28"/>
          <w:szCs w:val="28"/>
        </w:rPr>
      </w:pPr>
    </w:p>
    <w:p w:rsidR="00B760DD" w:rsidRPr="00D06739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>
        <w:rPr>
          <w:rFonts w:ascii="Times New Roman" w:hAnsi="Times New Roman"/>
          <w:b/>
          <w:sz w:val="28"/>
          <w:szCs w:val="28"/>
        </w:rPr>
        <w:t>Шабельского</w:t>
      </w:r>
      <w:r w:rsidRPr="00D06739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>Щербиновского</w:t>
      </w:r>
      <w:r w:rsidRPr="00D06739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B760DD" w:rsidRPr="00D06739" w:rsidRDefault="00B760DD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60DD" w:rsidRPr="00D06739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B760DD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>развития поселения</w:t>
      </w:r>
    </w:p>
    <w:p w:rsidR="00B760DD" w:rsidRPr="003E739A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F7B67" w:rsidRDefault="00B760DD" w:rsidP="009F7B67">
      <w:pPr>
        <w:ind w:firstLine="708"/>
        <w:jc w:val="both"/>
        <w:rPr>
          <w:sz w:val="28"/>
          <w:szCs w:val="28"/>
        </w:rPr>
      </w:pPr>
      <w:r w:rsidRPr="009F7B67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</w:t>
      </w:r>
      <w:r w:rsidRPr="009F7B67">
        <w:rPr>
          <w:sz w:val="28"/>
          <w:szCs w:val="28"/>
        </w:rPr>
        <w:t>о</w:t>
      </w:r>
      <w:r w:rsidRPr="009F7B67">
        <w:rPr>
          <w:sz w:val="28"/>
          <w:szCs w:val="28"/>
        </w:rPr>
        <w:t>мышленных объектов, не требующих устройства санитарно-защитных зон, для устройства путей внутри</w:t>
      </w:r>
      <w:r>
        <w:rPr>
          <w:sz w:val="28"/>
          <w:szCs w:val="28"/>
        </w:rPr>
        <w:t xml:space="preserve"> </w:t>
      </w:r>
      <w:r w:rsidRPr="009F7B67">
        <w:rPr>
          <w:sz w:val="28"/>
          <w:szCs w:val="28"/>
        </w:rPr>
        <w:t>поселенческого сообщения и мест общего пользов</w:t>
      </w:r>
      <w:r w:rsidRPr="009F7B67">
        <w:rPr>
          <w:sz w:val="28"/>
          <w:szCs w:val="28"/>
        </w:rPr>
        <w:t>а</w:t>
      </w:r>
      <w:r w:rsidRPr="009F7B67">
        <w:rPr>
          <w:sz w:val="28"/>
          <w:szCs w:val="28"/>
        </w:rPr>
        <w:t>ния), определяются в соответствии с правилами и нормами проектирования, у</w:t>
      </w:r>
      <w:r w:rsidRPr="009F7B67">
        <w:rPr>
          <w:sz w:val="28"/>
          <w:szCs w:val="28"/>
        </w:rPr>
        <w:t>с</w:t>
      </w:r>
      <w:r w:rsidRPr="009F7B67">
        <w:rPr>
          <w:sz w:val="28"/>
          <w:szCs w:val="28"/>
        </w:rPr>
        <w:t>тановленными в СНиП 2.07.01-89*.</w:t>
      </w:r>
    </w:p>
    <w:p w:rsidR="00B760DD" w:rsidRPr="007A6524" w:rsidRDefault="00B760DD" w:rsidP="007A6524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A6524">
        <w:rPr>
          <w:rFonts w:ascii="Times New Roman" w:hAnsi="Times New Roman"/>
          <w:b/>
          <w:sz w:val="28"/>
          <w:szCs w:val="28"/>
        </w:rPr>
        <w:t>2.2. Прогноз транспортного спроса поселения, объемов и характера пер</w:t>
      </w:r>
      <w:r w:rsidRPr="007A6524">
        <w:rPr>
          <w:rFonts w:ascii="Times New Roman" w:hAnsi="Times New Roman"/>
          <w:b/>
          <w:sz w:val="28"/>
          <w:szCs w:val="28"/>
        </w:rPr>
        <w:t>е</w:t>
      </w:r>
      <w:r w:rsidRPr="007A6524">
        <w:rPr>
          <w:rFonts w:ascii="Times New Roman" w:hAnsi="Times New Roman"/>
          <w:b/>
          <w:sz w:val="28"/>
          <w:szCs w:val="28"/>
        </w:rPr>
        <w:t>движения населения и перевозок грузов по видам транспорта, имеющегося на территории поселения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С ростом промышленного производства и повышением жизненного уро</w:t>
      </w:r>
      <w:r w:rsidRPr="00BB5A7C">
        <w:rPr>
          <w:rFonts w:ascii="Times New Roman" w:hAnsi="Times New Roman"/>
          <w:sz w:val="28"/>
          <w:szCs w:val="28"/>
        </w:rPr>
        <w:t>в</w:t>
      </w:r>
      <w:r w:rsidRPr="00BB5A7C">
        <w:rPr>
          <w:rFonts w:ascii="Times New Roman" w:hAnsi="Times New Roman"/>
          <w:sz w:val="28"/>
          <w:szCs w:val="28"/>
        </w:rPr>
        <w:t>ня ускоренно растут мобильность и подвижность населения, объемы и дал</w:t>
      </w:r>
      <w:r w:rsidRPr="00BB5A7C">
        <w:rPr>
          <w:rFonts w:ascii="Times New Roman" w:hAnsi="Times New Roman"/>
          <w:sz w:val="28"/>
          <w:szCs w:val="28"/>
        </w:rPr>
        <w:t>ь</w:t>
      </w:r>
      <w:r w:rsidRPr="00BB5A7C">
        <w:rPr>
          <w:rFonts w:ascii="Times New Roman" w:hAnsi="Times New Roman"/>
          <w:sz w:val="28"/>
          <w:szCs w:val="28"/>
        </w:rPr>
        <w:t>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</w:t>
      </w:r>
      <w:r w:rsidRPr="00BB5A7C">
        <w:rPr>
          <w:rFonts w:ascii="Times New Roman" w:hAnsi="Times New Roman"/>
          <w:sz w:val="28"/>
          <w:szCs w:val="28"/>
        </w:rPr>
        <w:t>я</w:t>
      </w:r>
      <w:r w:rsidRPr="00BB5A7C">
        <w:rPr>
          <w:rFonts w:ascii="Times New Roman" w:hAnsi="Times New Roman"/>
          <w:sz w:val="28"/>
          <w:szCs w:val="28"/>
        </w:rPr>
        <w:t>ется: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-уровнем развития общества;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-социальной структурой;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-укладом жизни;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-характером расселения по территории поселения;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-свободным временем и реальными доходами населения;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-культурно-бытовыми потребностями;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-концентрацией мест жительства и мест работы;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-ростом поселения и др.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Передвижения человека могут быть пешеходными и транспортными (на индивидуальном или общественном транспорте). В случае сочетания нескол</w:t>
      </w:r>
      <w:r w:rsidRPr="00BB5A7C">
        <w:rPr>
          <w:rFonts w:ascii="Times New Roman" w:hAnsi="Times New Roman"/>
          <w:sz w:val="28"/>
          <w:szCs w:val="28"/>
        </w:rPr>
        <w:t>ь</w:t>
      </w:r>
      <w:r w:rsidRPr="00BB5A7C">
        <w:rPr>
          <w:rFonts w:ascii="Times New Roman" w:hAnsi="Times New Roman"/>
          <w:sz w:val="28"/>
          <w:szCs w:val="28"/>
        </w:rPr>
        <w:t xml:space="preserve">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Трудовые − поездки на работу, с работы. Эти передвижения наиболее у</w:t>
      </w:r>
      <w:r w:rsidRPr="00BB5A7C">
        <w:rPr>
          <w:rFonts w:ascii="Times New Roman" w:hAnsi="Times New Roman"/>
          <w:sz w:val="28"/>
          <w:szCs w:val="28"/>
        </w:rPr>
        <w:t>с</w:t>
      </w:r>
      <w:r w:rsidRPr="00BB5A7C">
        <w:rPr>
          <w:rFonts w:ascii="Times New Roman" w:hAnsi="Times New Roman"/>
          <w:sz w:val="28"/>
          <w:szCs w:val="28"/>
        </w:rPr>
        <w:t xml:space="preserve">тойчивые и составляют 50−60%. 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</w:t>
      </w:r>
      <w:r w:rsidRPr="00BB5A7C">
        <w:rPr>
          <w:rFonts w:ascii="Times New Roman" w:hAnsi="Times New Roman"/>
          <w:sz w:val="28"/>
          <w:szCs w:val="28"/>
        </w:rPr>
        <w:t>о</w:t>
      </w:r>
      <w:r w:rsidRPr="00BB5A7C">
        <w:rPr>
          <w:rFonts w:ascii="Times New Roman" w:hAnsi="Times New Roman"/>
          <w:sz w:val="28"/>
          <w:szCs w:val="28"/>
        </w:rPr>
        <w:t>да занятий, возраста и др.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Служебные − поездки в рабочее время при производственной необход</w:t>
      </w:r>
      <w:r w:rsidRPr="00BB5A7C">
        <w:rPr>
          <w:rFonts w:ascii="Times New Roman" w:hAnsi="Times New Roman"/>
          <w:sz w:val="28"/>
          <w:szCs w:val="28"/>
        </w:rPr>
        <w:t>и</w:t>
      </w:r>
      <w:r w:rsidRPr="00BB5A7C">
        <w:rPr>
          <w:rFonts w:ascii="Times New Roman" w:hAnsi="Times New Roman"/>
          <w:sz w:val="28"/>
          <w:szCs w:val="28"/>
        </w:rPr>
        <w:t>мости или выполнении служебных обязанностей.</w:t>
      </w:r>
    </w:p>
    <w:p w:rsidR="00B760DD" w:rsidRPr="00BB5A7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Выбор способа передвижения, вида транспорта и степени их использов</w:t>
      </w:r>
      <w:r w:rsidRPr="00BB5A7C">
        <w:rPr>
          <w:rFonts w:ascii="Times New Roman" w:hAnsi="Times New Roman"/>
          <w:sz w:val="28"/>
          <w:szCs w:val="28"/>
        </w:rPr>
        <w:t>а</w:t>
      </w:r>
      <w:r w:rsidRPr="00BB5A7C">
        <w:rPr>
          <w:rFonts w:ascii="Times New Roman" w:hAnsi="Times New Roman"/>
          <w:sz w:val="28"/>
          <w:szCs w:val="28"/>
        </w:rPr>
        <w:t>ния зависят от ряда факторов: социальные (социальный статус, семейное пол</w:t>
      </w:r>
      <w:r w:rsidRPr="00BB5A7C">
        <w:rPr>
          <w:rFonts w:ascii="Times New Roman" w:hAnsi="Times New Roman"/>
          <w:sz w:val="28"/>
          <w:szCs w:val="28"/>
        </w:rPr>
        <w:t>о</w:t>
      </w:r>
      <w:r w:rsidRPr="00BB5A7C">
        <w:rPr>
          <w:rFonts w:ascii="Times New Roman" w:hAnsi="Times New Roman"/>
          <w:sz w:val="28"/>
          <w:szCs w:val="28"/>
        </w:rPr>
        <w:t>жение, принадлежность к референтной группе), личностные (возраст, этап жи</w:t>
      </w:r>
      <w:r w:rsidRPr="00BB5A7C">
        <w:rPr>
          <w:rFonts w:ascii="Times New Roman" w:hAnsi="Times New Roman"/>
          <w:sz w:val="28"/>
          <w:szCs w:val="28"/>
        </w:rPr>
        <w:t>з</w:t>
      </w:r>
      <w:r w:rsidRPr="00BB5A7C">
        <w:rPr>
          <w:rFonts w:ascii="Times New Roman" w:hAnsi="Times New Roman"/>
          <w:sz w:val="28"/>
          <w:szCs w:val="28"/>
        </w:rPr>
        <w:t>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</w:t>
      </w:r>
      <w:r w:rsidRPr="00BB5A7C">
        <w:rPr>
          <w:rFonts w:ascii="Times New Roman" w:hAnsi="Times New Roman"/>
          <w:sz w:val="28"/>
          <w:szCs w:val="28"/>
        </w:rPr>
        <w:t>с</w:t>
      </w:r>
      <w:r w:rsidRPr="00BB5A7C">
        <w:rPr>
          <w:rFonts w:ascii="Times New Roman" w:hAnsi="Times New Roman"/>
          <w:sz w:val="28"/>
          <w:szCs w:val="28"/>
        </w:rPr>
        <w:t>портной системы, качество транспортного обслуживания территории, уровень автомобилизации, расстояние передвижения и др.</w:t>
      </w:r>
    </w:p>
    <w:p w:rsidR="00B760DD" w:rsidRPr="00BB5A7C" w:rsidRDefault="00B760DD" w:rsidP="00EA1970">
      <w:pPr>
        <w:jc w:val="center"/>
        <w:rPr>
          <w:b/>
          <w:sz w:val="28"/>
          <w:szCs w:val="28"/>
        </w:rPr>
      </w:pPr>
    </w:p>
    <w:p w:rsidR="00B760DD" w:rsidRPr="00BB5A7C" w:rsidRDefault="00B760DD" w:rsidP="00FA1947">
      <w:pPr>
        <w:jc w:val="right"/>
        <w:rPr>
          <w:sz w:val="28"/>
          <w:szCs w:val="28"/>
        </w:rPr>
      </w:pPr>
      <w:r w:rsidRPr="00BB5A7C">
        <w:rPr>
          <w:sz w:val="28"/>
          <w:szCs w:val="28"/>
        </w:rPr>
        <w:t>Таблица 2.</w:t>
      </w:r>
    </w:p>
    <w:p w:rsidR="00B760DD" w:rsidRPr="00242A28" w:rsidRDefault="00B760DD" w:rsidP="00543B48">
      <w:pPr>
        <w:jc w:val="center"/>
        <w:outlineLvl w:val="0"/>
        <w:rPr>
          <w:b/>
          <w:sz w:val="28"/>
          <w:szCs w:val="28"/>
        </w:rPr>
      </w:pPr>
      <w:r w:rsidRPr="00BB5A7C">
        <w:rPr>
          <w:b/>
          <w:sz w:val="28"/>
          <w:szCs w:val="28"/>
        </w:rPr>
        <w:t>Прогноз транспортного спроса сельского поселения</w:t>
      </w:r>
    </w:p>
    <w:p w:rsidR="00B760DD" w:rsidRPr="007A6524" w:rsidRDefault="00B760DD" w:rsidP="00FA1947">
      <w:pPr>
        <w:jc w:val="center"/>
        <w:rPr>
          <w:sz w:val="28"/>
          <w:szCs w:val="28"/>
        </w:rPr>
      </w:pPr>
    </w:p>
    <w:tbl>
      <w:tblPr>
        <w:tblW w:w="4874" w:type="pct"/>
        <w:tblLayout w:type="fixed"/>
        <w:tblLook w:val="00A0"/>
      </w:tblPr>
      <w:tblGrid>
        <w:gridCol w:w="542"/>
        <w:gridCol w:w="2928"/>
        <w:gridCol w:w="1314"/>
        <w:gridCol w:w="976"/>
        <w:gridCol w:w="19"/>
        <w:gridCol w:w="688"/>
        <w:gridCol w:w="21"/>
        <w:gridCol w:w="688"/>
        <w:gridCol w:w="23"/>
        <w:gridCol w:w="2407"/>
      </w:tblGrid>
      <w:tr w:rsidR="00B760DD" w:rsidRPr="007A6524" w:rsidTr="00BB5A7C">
        <w:trPr>
          <w:cantSplit/>
          <w:trHeight w:val="117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BB5A7C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2021-2030</w:t>
            </w:r>
          </w:p>
        </w:tc>
      </w:tr>
      <w:tr w:rsidR="00B760DD" w:rsidRPr="007A6524" w:rsidTr="00BB5A7C">
        <w:trPr>
          <w:cantSplit/>
          <w:trHeight w:val="38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B760DD" w:rsidRPr="007A6524" w:rsidTr="00BB5A7C">
        <w:trPr>
          <w:cantSplit/>
          <w:trHeight w:val="2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760DD" w:rsidRPr="007A6524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Объем пассажироперев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5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760DD" w:rsidRPr="007A6524" w:rsidTr="00BB5A7C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е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ревозок)</w:t>
            </w:r>
          </w:p>
        </w:tc>
      </w:tr>
      <w:tr w:rsidR="00B760DD" w:rsidRPr="007A6524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7A6524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7A6524" w:rsidTr="00BB5A7C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Железнодорожный тран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с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7A6524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Автотранспорт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760DD" w:rsidRPr="007A6524" w:rsidTr="00BB5A7C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B760DD" w:rsidRPr="00E2123F" w:rsidTr="00BB5A7C">
        <w:trPr>
          <w:cantSplit/>
          <w:trHeight w:val="572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6D7F1C" w:rsidRDefault="00B760DD">
            <w:r w:rsidRPr="006D7F1C">
              <w:t>24,8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6D7F1C" w:rsidRDefault="00B760DD">
            <w:r w:rsidRPr="006D7F1C">
              <w:t>24,8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6D7F1C" w:rsidRDefault="00B760DD">
            <w:r w:rsidRPr="006D7F1C">
              <w:t>24,8</w:t>
            </w:r>
          </w:p>
        </w:tc>
      </w:tr>
      <w:tr w:rsidR="00B760DD" w:rsidRPr="00E2123F" w:rsidTr="00BB5A7C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B760DD" w:rsidRPr="00E2123F" w:rsidTr="00BB5A7C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Индивидуальный авт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авт. на 1000 чел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BB5A7C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760DD" w:rsidRPr="00E2123F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авт.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60DD" w:rsidRPr="00E2123F" w:rsidTr="00BB5A7C">
        <w:trPr>
          <w:cantSplit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B760DD" w:rsidRPr="00E2123F" w:rsidTr="00BB5A7C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A704EB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0E3066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3066">
        <w:rPr>
          <w:rFonts w:ascii="Times New Roman" w:hAnsi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BB5A7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Воздушные и железнодорожные перевозки из поселения не осуществл</w:t>
      </w:r>
      <w:r w:rsidRPr="00BB5A7C">
        <w:rPr>
          <w:rFonts w:ascii="Times New Roman" w:hAnsi="Times New Roman"/>
          <w:sz w:val="28"/>
          <w:szCs w:val="28"/>
        </w:rPr>
        <w:t>я</w:t>
      </w:r>
      <w:r w:rsidRPr="00BB5A7C">
        <w:rPr>
          <w:rFonts w:ascii="Times New Roman" w:hAnsi="Times New Roman"/>
          <w:sz w:val="28"/>
          <w:szCs w:val="28"/>
        </w:rPr>
        <w:t>ются.</w:t>
      </w:r>
    </w:p>
    <w:p w:rsidR="00B760DD" w:rsidRPr="00BB5A7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Водный транспорт на территории райо</w:t>
      </w:r>
      <w:r>
        <w:rPr>
          <w:rFonts w:ascii="Times New Roman" w:hAnsi="Times New Roman"/>
          <w:sz w:val="28"/>
          <w:szCs w:val="28"/>
        </w:rPr>
        <w:t>на поселения не развит.</w:t>
      </w:r>
    </w:p>
    <w:p w:rsidR="00B760DD" w:rsidRPr="000E3066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Автомобильный транспорт – важнейшая составная часть инфраструктуры Шабельского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BB5A7C">
        <w:rPr>
          <w:rFonts w:ascii="Times New Roman" w:hAnsi="Times New Roman"/>
          <w:sz w:val="28"/>
          <w:szCs w:val="28"/>
        </w:rPr>
        <w:t>, удовлетворяющая потребностям всех отраслей экономики и населения в перевозках грузов и па</w:t>
      </w:r>
      <w:r w:rsidRPr="00BB5A7C">
        <w:rPr>
          <w:rFonts w:ascii="Times New Roman" w:hAnsi="Times New Roman"/>
          <w:sz w:val="28"/>
          <w:szCs w:val="28"/>
        </w:rPr>
        <w:t>с</w:t>
      </w:r>
      <w:r w:rsidRPr="00BB5A7C">
        <w:rPr>
          <w:rFonts w:ascii="Times New Roman" w:hAnsi="Times New Roman"/>
          <w:sz w:val="28"/>
          <w:szCs w:val="28"/>
        </w:rPr>
        <w:t>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B760DD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0E3066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3066">
        <w:rPr>
          <w:rFonts w:ascii="Times New Roman" w:hAnsi="Times New Roman"/>
          <w:b/>
          <w:sz w:val="28"/>
          <w:szCs w:val="28"/>
        </w:rPr>
        <w:t>2.4. Прогноз развития дорожной сети поселения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BB5A7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Автодороги с асфальтобетонным покрытием находятся в удовлетвор</w:t>
      </w:r>
      <w:r w:rsidRPr="00BB5A7C">
        <w:rPr>
          <w:rFonts w:ascii="Times New Roman" w:hAnsi="Times New Roman"/>
          <w:sz w:val="28"/>
          <w:szCs w:val="28"/>
        </w:rPr>
        <w:t>и</w:t>
      </w:r>
      <w:r w:rsidRPr="00BB5A7C">
        <w:rPr>
          <w:rFonts w:ascii="Times New Roman" w:hAnsi="Times New Roman"/>
          <w:sz w:val="28"/>
          <w:szCs w:val="28"/>
        </w:rPr>
        <w:t>тельном состоянии, местами требуют ремонта.</w:t>
      </w:r>
    </w:p>
    <w:p w:rsidR="00B760DD" w:rsidRPr="00BB5A7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B5A7C">
        <w:rPr>
          <w:rFonts w:ascii="Times New Roman" w:hAnsi="Times New Roman"/>
          <w:sz w:val="28"/>
          <w:szCs w:val="28"/>
        </w:rPr>
        <w:t xml:space="preserve">начительная часть автомобильных дорог общего пользования местного значения имеют </w:t>
      </w:r>
      <w:r>
        <w:rPr>
          <w:rFonts w:ascii="Times New Roman" w:hAnsi="Times New Roman"/>
          <w:sz w:val="28"/>
          <w:szCs w:val="28"/>
        </w:rPr>
        <w:t xml:space="preserve">гравийное и </w:t>
      </w:r>
      <w:r w:rsidRPr="00BB5A7C">
        <w:rPr>
          <w:rFonts w:ascii="Times New Roman" w:hAnsi="Times New Roman"/>
          <w:sz w:val="28"/>
          <w:szCs w:val="28"/>
        </w:rPr>
        <w:t>грунтовое покрытие, что существенно мешает с</w:t>
      </w:r>
      <w:r w:rsidRPr="00BB5A7C">
        <w:rPr>
          <w:rFonts w:ascii="Times New Roman" w:hAnsi="Times New Roman"/>
          <w:sz w:val="28"/>
          <w:szCs w:val="28"/>
        </w:rPr>
        <w:t>о</w:t>
      </w:r>
      <w:r w:rsidRPr="00BB5A7C">
        <w:rPr>
          <w:rFonts w:ascii="Times New Roman" w:hAnsi="Times New Roman"/>
          <w:sz w:val="28"/>
          <w:szCs w:val="28"/>
        </w:rPr>
        <w:t>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</w:t>
      </w:r>
      <w:r w:rsidRPr="00BB5A7C">
        <w:rPr>
          <w:rFonts w:ascii="Times New Roman" w:hAnsi="Times New Roman"/>
          <w:sz w:val="28"/>
          <w:szCs w:val="28"/>
        </w:rPr>
        <w:t>п</w:t>
      </w:r>
      <w:r w:rsidRPr="00BB5A7C">
        <w:rPr>
          <w:rFonts w:ascii="Times New Roman" w:hAnsi="Times New Roman"/>
          <w:sz w:val="28"/>
          <w:szCs w:val="28"/>
        </w:rPr>
        <w:t>лива.</w:t>
      </w:r>
    </w:p>
    <w:p w:rsidR="00B760DD" w:rsidRPr="00BB5A7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</w:t>
      </w:r>
      <w:r w:rsidRPr="00BB5A7C">
        <w:rPr>
          <w:rFonts w:ascii="Times New Roman" w:hAnsi="Times New Roman"/>
          <w:sz w:val="28"/>
          <w:szCs w:val="28"/>
        </w:rPr>
        <w:t>е</w:t>
      </w:r>
      <w:r w:rsidRPr="00BB5A7C">
        <w:rPr>
          <w:rFonts w:ascii="Times New Roman" w:hAnsi="Times New Roman"/>
          <w:sz w:val="28"/>
          <w:szCs w:val="28"/>
        </w:rPr>
        <w:t>редвижения трудовых ресурсов.</w:t>
      </w:r>
    </w:p>
    <w:p w:rsidR="00B760DD" w:rsidRPr="00BB5A7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В соответствии с определёнными выше приоритетами развития тран</w:t>
      </w:r>
      <w:r w:rsidRPr="00BB5A7C">
        <w:rPr>
          <w:rFonts w:ascii="Times New Roman" w:hAnsi="Times New Roman"/>
          <w:sz w:val="28"/>
          <w:szCs w:val="28"/>
        </w:rPr>
        <w:t>с</w:t>
      </w:r>
      <w:r w:rsidRPr="00BB5A7C">
        <w:rPr>
          <w:rFonts w:ascii="Times New Roman" w:hAnsi="Times New Roman"/>
          <w:sz w:val="28"/>
          <w:szCs w:val="28"/>
        </w:rPr>
        <w:t>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B760DD" w:rsidRPr="00BB5A7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B760DD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B5A7C">
        <w:rPr>
          <w:rFonts w:ascii="Times New Roman" w:hAnsi="Times New Roman"/>
          <w:sz w:val="28"/>
          <w:szCs w:val="28"/>
        </w:rPr>
        <w:t>Основные расчетные параметры уличной сети в пределах сельского нас</w:t>
      </w:r>
      <w:r w:rsidRPr="00BB5A7C">
        <w:rPr>
          <w:rFonts w:ascii="Times New Roman" w:hAnsi="Times New Roman"/>
          <w:sz w:val="28"/>
          <w:szCs w:val="28"/>
        </w:rPr>
        <w:t>е</w:t>
      </w:r>
      <w:r w:rsidRPr="00BB5A7C">
        <w:rPr>
          <w:rFonts w:ascii="Times New Roman" w:hAnsi="Times New Roman"/>
          <w:sz w:val="28"/>
          <w:szCs w:val="28"/>
        </w:rPr>
        <w:t>ленного пункта и сельского поселения принимаются в соответствии со СП 42.13330.2011 «Градостроительство. Планировка и застройка городских и сел</w:t>
      </w:r>
      <w:r w:rsidRPr="00BB5A7C">
        <w:rPr>
          <w:rFonts w:ascii="Times New Roman" w:hAnsi="Times New Roman"/>
          <w:sz w:val="28"/>
          <w:szCs w:val="28"/>
        </w:rPr>
        <w:t>ь</w:t>
      </w:r>
      <w:r w:rsidRPr="00BB5A7C">
        <w:rPr>
          <w:rFonts w:ascii="Times New Roman" w:hAnsi="Times New Roman"/>
          <w:sz w:val="28"/>
          <w:szCs w:val="28"/>
        </w:rPr>
        <w:t>ских поселений».</w:t>
      </w:r>
    </w:p>
    <w:p w:rsidR="00B760DD" w:rsidRPr="00B50C67" w:rsidRDefault="00B760DD" w:rsidP="00FA1947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B50C67">
        <w:rPr>
          <w:rFonts w:ascii="Times New Roman" w:hAnsi="Times New Roman"/>
          <w:sz w:val="28"/>
          <w:szCs w:val="28"/>
        </w:rPr>
        <w:t>Таблица 3.</w:t>
      </w: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Параметры уличной сети в пределах сельского поселения</w:t>
      </w:r>
    </w:p>
    <w:p w:rsidR="00B760DD" w:rsidRPr="009A5D93" w:rsidRDefault="00B760DD" w:rsidP="00FA194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3118"/>
        <w:gridCol w:w="1276"/>
        <w:gridCol w:w="1276"/>
        <w:gridCol w:w="992"/>
        <w:gridCol w:w="1276"/>
      </w:tblGrid>
      <w:tr w:rsidR="00B760DD" w:rsidRPr="009A5D93" w:rsidTr="00310059">
        <w:trPr>
          <w:trHeight w:val="1025"/>
        </w:trPr>
        <w:tc>
          <w:tcPr>
            <w:tcW w:w="1526" w:type="dxa"/>
            <w:vAlign w:val="center"/>
          </w:tcPr>
          <w:p w:rsidR="00B760DD" w:rsidRPr="00A633E0" w:rsidRDefault="00B760DD" w:rsidP="00310059">
            <w:pPr>
              <w:pStyle w:val="a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Категория сельских улиц и д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рог</w:t>
            </w:r>
          </w:p>
        </w:tc>
        <w:tc>
          <w:tcPr>
            <w:tcW w:w="3118" w:type="dxa"/>
            <w:vAlign w:val="center"/>
          </w:tcPr>
          <w:p w:rsidR="00B760DD" w:rsidRPr="00A633E0" w:rsidRDefault="00B760DD" w:rsidP="00310059">
            <w:pPr>
              <w:pStyle w:val="a0"/>
              <w:ind w:left="33" w:right="-39" w:hanging="33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vAlign w:val="center"/>
          </w:tcPr>
          <w:p w:rsidR="00B760DD" w:rsidRPr="00A633E0" w:rsidRDefault="00B760DD" w:rsidP="00310059">
            <w:pPr>
              <w:pStyle w:val="a0"/>
              <w:ind w:left="34" w:hanging="3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Расчёт-ная ск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рость движе-ния км/ч</w:t>
            </w:r>
          </w:p>
        </w:tc>
        <w:tc>
          <w:tcPr>
            <w:tcW w:w="1276" w:type="dxa"/>
            <w:vAlign w:val="center"/>
          </w:tcPr>
          <w:p w:rsidR="00B760DD" w:rsidRPr="00A633E0" w:rsidRDefault="00B760DD" w:rsidP="00310059">
            <w:pPr>
              <w:pStyle w:val="a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vAlign w:val="center"/>
          </w:tcPr>
          <w:p w:rsidR="00B760DD" w:rsidRPr="00A633E0" w:rsidRDefault="00B760DD" w:rsidP="00310059">
            <w:pPr>
              <w:pStyle w:val="a0"/>
              <w:ind w:hanging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vAlign w:val="center"/>
          </w:tcPr>
          <w:p w:rsidR="00B760DD" w:rsidRPr="00A633E0" w:rsidRDefault="00B760DD" w:rsidP="00310059">
            <w:pPr>
              <w:pStyle w:val="a0"/>
              <w:ind w:firstLine="5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Ширина пешеход-ной ча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ти тр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туара, м</w:t>
            </w:r>
          </w:p>
        </w:tc>
      </w:tr>
      <w:tr w:rsidR="00B760DD" w:rsidRPr="009A5D93" w:rsidTr="00A704EB">
        <w:trPr>
          <w:trHeight w:val="824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tabs>
                <w:tab w:val="left" w:pos="64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9A5D93" w:rsidTr="00A704EB">
        <w:trPr>
          <w:trHeight w:val="540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1,5 – 2,25</w:t>
            </w:r>
          </w:p>
        </w:tc>
      </w:tr>
      <w:tr w:rsidR="00B760DD" w:rsidRPr="009A5D93" w:rsidTr="00A704EB">
        <w:trPr>
          <w:trHeight w:val="987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улица в ж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лой з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а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стройке</w:t>
            </w:r>
          </w:p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связь внутри жилых терр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торий и с главной улицей по направлениям с интенси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в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ным движением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1,0 – 1,5</w:t>
            </w:r>
          </w:p>
        </w:tc>
      </w:tr>
      <w:tr w:rsidR="00B760DD" w:rsidRPr="009A5D93" w:rsidTr="00A704EB">
        <w:trPr>
          <w:trHeight w:val="702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второст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е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пенная</w:t>
            </w:r>
          </w:p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B760DD" w:rsidRPr="009A5D93" w:rsidTr="00A704EB">
        <w:trPr>
          <w:trHeight w:val="575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связь жилых домов, расп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ложенных в глубине ква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р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тала, с улицей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 – 1,0</w:t>
            </w:r>
          </w:p>
        </w:tc>
      </w:tr>
      <w:tr w:rsidR="00B760DD" w:rsidRPr="009A5D93" w:rsidTr="00A704EB">
        <w:trPr>
          <w:trHeight w:val="1026"/>
        </w:trPr>
        <w:tc>
          <w:tcPr>
            <w:tcW w:w="152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хозяйстве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ный проезд, скотопрогон</w:t>
            </w:r>
          </w:p>
        </w:tc>
        <w:tc>
          <w:tcPr>
            <w:tcW w:w="3118" w:type="dxa"/>
          </w:tcPr>
          <w:p w:rsidR="00B760DD" w:rsidRPr="00A633E0" w:rsidRDefault="00B760DD" w:rsidP="00A704EB">
            <w:pPr>
              <w:pStyle w:val="a0"/>
              <w:ind w:left="-17"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прогон личного скота и пр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езд грузового транспорта к приусадебным участкам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B760DD" w:rsidRPr="00A633E0" w:rsidRDefault="00B760DD" w:rsidP="00A704EB">
            <w:pPr>
              <w:pStyle w:val="a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60DD" w:rsidRPr="00A633E0" w:rsidRDefault="00B760DD" w:rsidP="00A704EB">
            <w:pPr>
              <w:pStyle w:val="a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селения и включение улично-дорожной сети в автодорожную систему региона.</w:t>
      </w: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При проектировании улиц и дорог в районах нового жилищного стро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</w:t>
      </w:r>
      <w:r w:rsidRPr="009A5D93">
        <w:rPr>
          <w:rFonts w:ascii="Times New Roman" w:hAnsi="Times New Roman"/>
          <w:sz w:val="28"/>
          <w:szCs w:val="28"/>
        </w:rPr>
        <w:t>в</w:t>
      </w:r>
      <w:r w:rsidRPr="009A5D93">
        <w:rPr>
          <w:rFonts w:ascii="Times New Roman" w:hAnsi="Times New Roman"/>
          <w:sz w:val="28"/>
          <w:szCs w:val="28"/>
        </w:rPr>
        <w:t>ных уклонов. Необходимо уделять особое внимание проектированию и стро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тельству основных улиц в условиях наличия сложных геоморфологических факторов.</w:t>
      </w: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Уровень транспортного обеспечения существенно влияет на градостро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тельную ценность территории. Задача развития транспортной инфраструктуры - создание благоприятной среды для жизнедеятельности населения, нейтрал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зация отрицательных климатических факторов, снижение социальной напр</w:t>
      </w:r>
      <w:r w:rsidRPr="009A5D93">
        <w:rPr>
          <w:rFonts w:ascii="Times New Roman" w:hAnsi="Times New Roman"/>
          <w:sz w:val="28"/>
          <w:szCs w:val="28"/>
        </w:rPr>
        <w:t>я</w:t>
      </w:r>
      <w:r w:rsidRPr="009A5D93">
        <w:rPr>
          <w:rFonts w:ascii="Times New Roman" w:hAnsi="Times New Roman"/>
          <w:sz w:val="28"/>
          <w:szCs w:val="28"/>
        </w:rPr>
        <w:t>женности от транспортного дискомфорта.</w:t>
      </w: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При проектировании улично-дорожной сети максимально учтена сл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жившаяся система улиц и направление перспективного развития населенных пунктов, предусмотрены мероприятия по исключению имеющихся недоста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ков. Введена четкая дифференциация улиц по категориям в соответствии с та</w:t>
      </w:r>
      <w:r w:rsidRPr="009A5D93">
        <w:rPr>
          <w:rFonts w:ascii="Times New Roman" w:hAnsi="Times New Roman"/>
          <w:sz w:val="28"/>
          <w:szCs w:val="28"/>
        </w:rPr>
        <w:t>б</w:t>
      </w:r>
      <w:r w:rsidRPr="009A5D93">
        <w:rPr>
          <w:rFonts w:ascii="Times New Roman" w:hAnsi="Times New Roman"/>
          <w:sz w:val="28"/>
          <w:szCs w:val="28"/>
        </w:rPr>
        <w:t>лицей 9 СНиП 2.07.01-89* «Градостроительство. Планировка и застройка г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родских и сельских поселений».</w:t>
      </w: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Генеральным планом предложено строительство новых, ремонт и реко</w:t>
      </w:r>
      <w:r w:rsidRPr="009A5D93">
        <w:rPr>
          <w:rFonts w:ascii="Times New Roman" w:hAnsi="Times New Roman"/>
          <w:sz w:val="28"/>
          <w:szCs w:val="28"/>
        </w:rPr>
        <w:t>н</w:t>
      </w:r>
      <w:r w:rsidRPr="009A5D93">
        <w:rPr>
          <w:rFonts w:ascii="Times New Roman" w:hAnsi="Times New Roman"/>
          <w:sz w:val="28"/>
          <w:szCs w:val="28"/>
        </w:rPr>
        <w:t>струкция уже существующих улиц и дорог. Ширина проезжей части поселк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вых дорог и главных улиц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– 6 м, улиц в жилой застройке, проездов и улично-дорожной сети за расчетный срок – 6 м. Проектом предлагается дорожная од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жда с покрытием из асфальтобетона.</w:t>
      </w:r>
    </w:p>
    <w:p w:rsidR="00B760DD" w:rsidRPr="009A5D93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9A5D93">
        <w:rPr>
          <w:rFonts w:ascii="Times New Roman" w:hAnsi="Times New Roman"/>
          <w:bCs/>
          <w:sz w:val="28"/>
          <w:szCs w:val="28"/>
        </w:rPr>
        <w:t>на территории Шабельского сельского поселения:</w:t>
      </w:r>
      <w:r w:rsidRPr="009A5D93">
        <w:rPr>
          <w:rFonts w:ascii="Times New Roman" w:hAnsi="Times New Roman"/>
          <w:sz w:val="28"/>
          <w:szCs w:val="28"/>
        </w:rPr>
        <w:t xml:space="preserve"> </w:t>
      </w:r>
    </w:p>
    <w:p w:rsidR="00B760DD" w:rsidRPr="009A5D93" w:rsidRDefault="00B760DD" w:rsidP="00FA1947">
      <w:pPr>
        <w:pStyle w:val="S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Таблица 4.</w:t>
      </w:r>
    </w:p>
    <w:p w:rsidR="00B760DD" w:rsidRPr="00350699" w:rsidRDefault="00B760DD" w:rsidP="0035069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Основные показатели улично-дорожной сети Шабельского сельского пос</w:t>
      </w:r>
      <w:r w:rsidRPr="009A5D93">
        <w:rPr>
          <w:rFonts w:ascii="Times New Roman" w:hAnsi="Times New Roman"/>
          <w:b/>
          <w:sz w:val="28"/>
          <w:szCs w:val="28"/>
        </w:rPr>
        <w:t>е</w:t>
      </w:r>
      <w:r w:rsidRPr="009A5D93">
        <w:rPr>
          <w:rFonts w:ascii="Times New Roman" w:hAnsi="Times New Roman"/>
          <w:b/>
          <w:sz w:val="28"/>
          <w:szCs w:val="28"/>
        </w:rPr>
        <w:t>ления</w:t>
      </w:r>
      <w:r>
        <w:rPr>
          <w:rFonts w:ascii="Times New Roman" w:hAnsi="Times New Roman"/>
          <w:b/>
          <w:sz w:val="28"/>
          <w:szCs w:val="28"/>
        </w:rPr>
        <w:t xml:space="preserve"> Щербиновского района</w:t>
      </w:r>
    </w:p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tbl>
      <w:tblPr>
        <w:tblW w:w="9776" w:type="dxa"/>
        <w:jc w:val="center"/>
        <w:tblLayout w:type="fixed"/>
        <w:tblLook w:val="00A0"/>
      </w:tblPr>
      <w:tblGrid>
        <w:gridCol w:w="675"/>
        <w:gridCol w:w="2937"/>
        <w:gridCol w:w="1843"/>
        <w:gridCol w:w="1276"/>
        <w:gridCol w:w="1842"/>
        <w:gridCol w:w="1203"/>
      </w:tblGrid>
      <w:tr w:rsidR="00B760DD" w:rsidRPr="00E2123F" w:rsidTr="00E61A73">
        <w:trPr>
          <w:trHeight w:val="2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Ед.изм.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B760DD" w:rsidRPr="00E2123F" w:rsidTr="00E61A73">
        <w:trPr>
          <w:trHeight w:val="390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60DD" w:rsidRPr="00A633E0" w:rsidRDefault="00B760DD" w:rsidP="009A5D93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3506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A633E0" w:rsidRDefault="00B760DD" w:rsidP="0069145B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3506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I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B760DD" w:rsidRPr="00E2123F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0DD" w:rsidRPr="00A633E0" w:rsidRDefault="00B760DD" w:rsidP="009A5D93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10,24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0DD" w:rsidRDefault="00B760DD" w:rsidP="009A5D93">
            <w:pPr>
              <w:jc w:val="center"/>
            </w:pPr>
            <w:r w:rsidRPr="00095400">
              <w:t>10,24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60DD" w:rsidRDefault="00B760DD" w:rsidP="009A5D93">
            <w:pPr>
              <w:jc w:val="center"/>
            </w:pPr>
            <w:r w:rsidRPr="00095400">
              <w:t>10,24</w:t>
            </w:r>
          </w:p>
        </w:tc>
      </w:tr>
      <w:tr w:rsidR="00B760DD" w:rsidRPr="00E2123F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350699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0DD" w:rsidRPr="00A633E0" w:rsidRDefault="00B760DD" w:rsidP="008F7580">
            <w:pPr>
              <w:pStyle w:val="a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0DD" w:rsidRDefault="00B760DD" w:rsidP="009A5D93">
            <w:pPr>
              <w:jc w:val="center"/>
            </w:pPr>
            <w:r w:rsidRPr="00010BED">
              <w:t>14,61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60DD" w:rsidRDefault="00B760DD" w:rsidP="009A5D93">
            <w:pPr>
              <w:jc w:val="center"/>
            </w:pPr>
            <w:r w:rsidRPr="00010BED">
              <w:t>14,61</w:t>
            </w:r>
          </w:p>
        </w:tc>
      </w:tr>
    </w:tbl>
    <w:p w:rsidR="00B760DD" w:rsidRPr="00E2123F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Default="00B760DD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50C67">
        <w:rPr>
          <w:rFonts w:ascii="Times New Roman" w:hAnsi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B760DD" w:rsidRPr="00B50C67" w:rsidRDefault="00B760DD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На протяжении последних лет наблюдается тенденция к увеличению чи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 xml:space="preserve">На </w:t>
      </w:r>
      <w:r w:rsidRPr="009A5D93">
        <w:rPr>
          <w:rFonts w:ascii="Times New Roman" w:hAnsi="Times New Roman"/>
          <w:color w:val="FF0000"/>
          <w:sz w:val="28"/>
          <w:szCs w:val="28"/>
        </w:rPr>
        <w:t>территории Шабельского сельского поселения на расчетный срок предполагается проживание _________ человек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9A5D93">
        <w:rPr>
          <w:rFonts w:ascii="Times New Roman" w:hAnsi="Times New Roman"/>
          <w:sz w:val="28"/>
          <w:szCs w:val="28"/>
        </w:rPr>
        <w:t>Принятый уровень автомоб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 xml:space="preserve">лизации на расчетный срок в соответствии с требованиями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9A5D93">
        <w:rPr>
          <w:rFonts w:ascii="Times New Roman" w:hAnsi="Times New Roman"/>
          <w:sz w:val="28"/>
          <w:szCs w:val="28"/>
        </w:rPr>
        <w:t xml:space="preserve">п. 6.3. СНиП 2.07.01-89* «Градостроительство. 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ний» пункты  6.40, 6.41: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B760DD" w:rsidRPr="009A5D93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B760DD" w:rsidRPr="009A5D93" w:rsidRDefault="00B760DD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рог и, как следствие, к росту доли дорожно-транспортных происшествий, пр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</w:t>
      </w:r>
      <w:r w:rsidRPr="009A5D93">
        <w:rPr>
          <w:rFonts w:ascii="Times New Roman" w:hAnsi="Times New Roman"/>
          <w:sz w:val="28"/>
          <w:szCs w:val="28"/>
        </w:rPr>
        <w:t>в</w:t>
      </w:r>
      <w:r w:rsidRPr="009A5D93">
        <w:rPr>
          <w:rFonts w:ascii="Times New Roman" w:hAnsi="Times New Roman"/>
          <w:sz w:val="28"/>
          <w:szCs w:val="28"/>
        </w:rPr>
        <w:t xml:space="preserve">ные расходы и расходы по восстановлению технического оснащения дорог. 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во ДТП до 0 при создании удовлетворительных дорожных условий.</w:t>
      </w:r>
    </w:p>
    <w:p w:rsidR="00B760DD" w:rsidRPr="009A5D93" w:rsidRDefault="00B760DD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Шабельского сельского поселения предполаг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ют дальнейший рост легкового и грузового транспорта. Поселковая транспор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ная инфраструктура не справляется с большим количеством индивидуального автотранспорта: возникают заторы, проблемы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ния. Возникающий риск для здоровья требует все более срочных действий для снижения негативного воздействия и связанного с ним риска. Включение в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просов защиты окружающей среды и охраны здоровья в политику для тран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порта совершенно необходимо для обеспечения устойчивости развития и сн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жения заболеваемости.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приятно влияющих на здоровье.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 </w:t>
      </w:r>
      <w:r w:rsidRPr="009A5D93">
        <w:rPr>
          <w:rStyle w:val="Emphasis"/>
          <w:rFonts w:ascii="Times New Roman" w:hAnsi="Times New Roman"/>
          <w:sz w:val="28"/>
          <w:szCs w:val="28"/>
        </w:rPr>
        <w:t>Загрязнение атмосферы</w:t>
      </w:r>
      <w:r w:rsidRPr="009A5D93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9A5D93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Выбросы в воздух черного дыма и газообра</w:t>
      </w:r>
      <w:r w:rsidRPr="009A5D93">
        <w:rPr>
          <w:rFonts w:ascii="Times New Roman" w:hAnsi="Times New Roman"/>
          <w:sz w:val="28"/>
          <w:szCs w:val="28"/>
        </w:rPr>
        <w:t>з</w:t>
      </w:r>
      <w:r w:rsidRPr="009A5D93">
        <w:rPr>
          <w:rFonts w:ascii="Times New Roman" w:hAnsi="Times New Roman"/>
          <w:sz w:val="28"/>
          <w:szCs w:val="28"/>
        </w:rPr>
        <w:t>ных загрязняющих веществ (диоксид азота (NO2), диоксид серы (SO2) и озон (О3)) приводят к множеству вредных проявления для здоровья, особенно к ре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пираторным аллергическим заболеваниям.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Style w:val="Emphasis"/>
          <w:rFonts w:ascii="Times New Roman" w:hAnsi="Times New Roman"/>
          <w:sz w:val="28"/>
          <w:szCs w:val="28"/>
        </w:rPr>
        <w:t>Воздействие шума</w:t>
      </w:r>
      <w:r w:rsidRPr="009A5D93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9A5D93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Шабельском</w:t>
      </w:r>
      <w:r w:rsidRPr="009A5D93">
        <w:rPr>
          <w:rFonts w:ascii="Times New Roman" w:hAnsi="Times New Roman"/>
          <w:sz w:val="28"/>
          <w:szCs w:val="28"/>
        </w:rPr>
        <w:t xml:space="preserve"> сельском поселении транспорт (авт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мобильный) служит самым главным источником бытового шума. Приблиз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 xml:space="preserve">тельно 10 % населения подвергается воздействию шума от автомобильного транспорта с уровнем выше 55 дБ. 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Style w:val="Emphasis"/>
          <w:rFonts w:ascii="Times New Roman" w:hAnsi="Times New Roman"/>
          <w:sz w:val="28"/>
          <w:szCs w:val="28"/>
        </w:rPr>
        <w:t>Связанная с транспортом двигательная активность</w:t>
      </w:r>
      <w:r w:rsidRPr="009A5D93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9A5D93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Исследования е</w:t>
      </w:r>
      <w:r w:rsidRPr="009A5D93">
        <w:rPr>
          <w:rFonts w:ascii="Times New Roman" w:hAnsi="Times New Roman"/>
          <w:sz w:val="28"/>
          <w:szCs w:val="28"/>
        </w:rPr>
        <w:t>в</w:t>
      </w:r>
      <w:r w:rsidRPr="009A5D93">
        <w:rPr>
          <w:rFonts w:ascii="Times New Roman" w:hAnsi="Times New Roman"/>
          <w:sz w:val="28"/>
          <w:szCs w:val="28"/>
        </w:rPr>
        <w:t>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сию.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Style w:val="Emphasis"/>
          <w:rFonts w:ascii="Times New Roman" w:hAnsi="Times New Roman"/>
          <w:sz w:val="28"/>
          <w:szCs w:val="28"/>
        </w:rPr>
        <w:t>Психологическое и социальное воздействие</w:t>
      </w:r>
      <w:r w:rsidRPr="009A5D93">
        <w:rPr>
          <w:rStyle w:val="Emphasis"/>
          <w:rFonts w:ascii="Times New Roman" w:hAnsi="Times New Roman"/>
          <w:i w:val="0"/>
          <w:sz w:val="28"/>
          <w:szCs w:val="28"/>
        </w:rPr>
        <w:t>.</w:t>
      </w:r>
      <w:r w:rsidRPr="009A5D93"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Психологическое и социал</w:t>
      </w:r>
      <w:r w:rsidRPr="009A5D93">
        <w:rPr>
          <w:rFonts w:ascii="Times New Roman" w:hAnsi="Times New Roman"/>
          <w:sz w:val="28"/>
          <w:szCs w:val="28"/>
        </w:rPr>
        <w:t>ь</w:t>
      </w:r>
      <w:r w:rsidRPr="009A5D93">
        <w:rPr>
          <w:rFonts w:ascii="Times New Roman" w:hAnsi="Times New Roman"/>
          <w:sz w:val="28"/>
          <w:szCs w:val="28"/>
        </w:rPr>
        <w:t>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нение ментального и социального статуса человека или действовать на группу людей. То есть психологическое состояние и социальное положение могут н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посредственно влиять на воздействие на человека факторов стресса в окр</w:t>
      </w:r>
      <w:r w:rsidRPr="009A5D93">
        <w:rPr>
          <w:rFonts w:ascii="Times New Roman" w:hAnsi="Times New Roman"/>
          <w:sz w:val="28"/>
          <w:szCs w:val="28"/>
        </w:rPr>
        <w:t>у</w:t>
      </w:r>
      <w:r w:rsidRPr="009A5D93">
        <w:rPr>
          <w:rFonts w:ascii="Times New Roman" w:hAnsi="Times New Roman"/>
          <w:sz w:val="28"/>
          <w:szCs w:val="28"/>
        </w:rPr>
        <w:t>жающей среде.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Альтернативным решением проблемы может стать снижение привлек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9A5D93">
        <w:rPr>
          <w:rFonts w:ascii="Times New Roman" w:hAnsi="Times New Roman"/>
          <w:sz w:val="28"/>
          <w:szCs w:val="28"/>
        </w:rPr>
        <w:t>Кроме того, необходимо расширять использование альте</w:t>
      </w:r>
      <w:r w:rsidRPr="009A5D93">
        <w:rPr>
          <w:rFonts w:ascii="Times New Roman" w:hAnsi="Times New Roman"/>
          <w:sz w:val="28"/>
          <w:szCs w:val="28"/>
        </w:rPr>
        <w:t>р</w:t>
      </w:r>
      <w:r w:rsidRPr="009A5D93">
        <w:rPr>
          <w:rFonts w:ascii="Times New Roman" w:hAnsi="Times New Roman"/>
          <w:sz w:val="28"/>
          <w:szCs w:val="28"/>
        </w:rPr>
        <w:t>нативных способов передвижения, к каким относятся пешеходное и велосипе</w:t>
      </w:r>
      <w:r w:rsidRPr="009A5D93">
        <w:rPr>
          <w:rFonts w:ascii="Times New Roman" w:hAnsi="Times New Roman"/>
          <w:sz w:val="28"/>
          <w:szCs w:val="28"/>
        </w:rPr>
        <w:t>д</w:t>
      </w:r>
      <w:r w:rsidRPr="009A5D93">
        <w:rPr>
          <w:rFonts w:ascii="Times New Roman" w:hAnsi="Times New Roman"/>
          <w:sz w:val="28"/>
          <w:szCs w:val="28"/>
        </w:rPr>
        <w:t>ное.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дов транспортных средств;</w:t>
      </w:r>
    </w:p>
    <w:p w:rsidR="00B760DD" w:rsidRPr="009A5D93" w:rsidRDefault="00B760DD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</w:t>
      </w:r>
      <w:r w:rsidRPr="009A5D93">
        <w:rPr>
          <w:rFonts w:ascii="Times New Roman" w:hAnsi="Times New Roman"/>
          <w:sz w:val="28"/>
          <w:szCs w:val="28"/>
        </w:rPr>
        <w:t>к</w:t>
      </w:r>
      <w:r w:rsidRPr="009A5D93">
        <w:rPr>
          <w:rFonts w:ascii="Times New Roman" w:hAnsi="Times New Roman"/>
          <w:sz w:val="28"/>
          <w:szCs w:val="28"/>
        </w:rPr>
        <w:t>са на окружающую среду в условиях увеличения количества автотранспортных средств и повышения интенсивности движения на автомобильных дорогах пр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дусматривается реализация следующих мероприятий: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тельных барьеров вдоль них для снижения уровня шумового воздействия и з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грязнения прилегающих территорий.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</w:t>
      </w:r>
      <w:r w:rsidRPr="009A5D93">
        <w:rPr>
          <w:rFonts w:ascii="Times New Roman" w:hAnsi="Times New Roman"/>
          <w:sz w:val="28"/>
          <w:szCs w:val="28"/>
        </w:rPr>
        <w:t>р</w:t>
      </w:r>
      <w:r w:rsidRPr="009A5D93">
        <w:rPr>
          <w:rFonts w:ascii="Times New Roman" w:hAnsi="Times New Roman"/>
          <w:sz w:val="28"/>
          <w:szCs w:val="28"/>
        </w:rPr>
        <w:t>жанию автомобильных дорог.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</w:t>
      </w:r>
      <w:r w:rsidRPr="009A5D93">
        <w:rPr>
          <w:rFonts w:ascii="Times New Roman" w:hAnsi="Times New Roman"/>
          <w:sz w:val="28"/>
          <w:szCs w:val="28"/>
        </w:rPr>
        <w:t>к</w:t>
      </w:r>
      <w:r w:rsidRPr="009A5D93">
        <w:rPr>
          <w:rFonts w:ascii="Times New Roman" w:hAnsi="Times New Roman"/>
          <w:sz w:val="28"/>
          <w:szCs w:val="28"/>
        </w:rPr>
        <w:t>ции, ремонте и содержании автомобильных дорог.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Для снижения вредного воздействия автомобильного транспорта на о</w:t>
      </w:r>
      <w:r w:rsidRPr="009A5D93">
        <w:rPr>
          <w:rFonts w:ascii="Times New Roman" w:hAnsi="Times New Roman"/>
          <w:sz w:val="28"/>
          <w:szCs w:val="28"/>
        </w:rPr>
        <w:t>к</w:t>
      </w:r>
      <w:r w:rsidRPr="009A5D93">
        <w:rPr>
          <w:rFonts w:ascii="Times New Roman" w:hAnsi="Times New Roman"/>
          <w:sz w:val="28"/>
          <w:szCs w:val="28"/>
        </w:rPr>
        <w:t>ружающую среду необходимо:</w:t>
      </w:r>
    </w:p>
    <w:p w:rsidR="00B760DD" w:rsidRPr="009A5D93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9A5D93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Раздел 3. Принципиальные варианты развития транспортной инфр</w:t>
      </w:r>
      <w:r w:rsidRPr="009A5D93">
        <w:rPr>
          <w:rFonts w:ascii="Times New Roman" w:hAnsi="Times New Roman"/>
          <w:b/>
          <w:sz w:val="28"/>
          <w:szCs w:val="28"/>
        </w:rPr>
        <w:t>а</w:t>
      </w:r>
      <w:r w:rsidRPr="009A5D93">
        <w:rPr>
          <w:rFonts w:ascii="Times New Roman" w:hAnsi="Times New Roman"/>
          <w:b/>
          <w:sz w:val="28"/>
          <w:szCs w:val="28"/>
        </w:rPr>
        <w:t>структуры и их укрупненная оценка по целевым показателям (индикат</w:t>
      </w:r>
      <w:r w:rsidRPr="009A5D93">
        <w:rPr>
          <w:rFonts w:ascii="Times New Roman" w:hAnsi="Times New Roman"/>
          <w:b/>
          <w:sz w:val="28"/>
          <w:szCs w:val="28"/>
        </w:rPr>
        <w:t>о</w:t>
      </w:r>
      <w:r w:rsidRPr="009A5D93">
        <w:rPr>
          <w:rFonts w:ascii="Times New Roman" w:hAnsi="Times New Roman"/>
          <w:b/>
          <w:sz w:val="28"/>
          <w:szCs w:val="28"/>
        </w:rPr>
        <w:t>рам) развития транспортной инфраструктуры с последующим выбором предполагаемого к реализации варианта</w:t>
      </w:r>
    </w:p>
    <w:p w:rsidR="00B760DD" w:rsidRPr="009A5D93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лиза существующего состояния транспортной системы, выявленных тенденций в изменении основных показателей развития транспорта, планируемых пр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B760DD" w:rsidRPr="009A5D93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9A5D93">
        <w:rPr>
          <w:rFonts w:ascii="Times New Roman" w:hAnsi="Times New Roman"/>
          <w:sz w:val="28"/>
          <w:szCs w:val="28"/>
        </w:rPr>
        <w:t>в</w:t>
      </w:r>
      <w:r w:rsidRPr="009A5D93">
        <w:rPr>
          <w:rFonts w:ascii="Times New Roman" w:hAnsi="Times New Roman"/>
          <w:sz w:val="28"/>
          <w:szCs w:val="28"/>
        </w:rPr>
        <w:t>ляются:</w:t>
      </w:r>
    </w:p>
    <w:p w:rsidR="00B760DD" w:rsidRPr="009A5D93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-капитальный ремонт дорог и реконструкция сооружений на них;</w:t>
      </w:r>
    </w:p>
    <w:p w:rsidR="00B760DD" w:rsidRPr="009A5D93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нию и ремонту автотранспортных средств.</w:t>
      </w:r>
    </w:p>
    <w:p w:rsidR="00B760DD" w:rsidRPr="009A5D93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венное использование имеющегося потенциала и, в частности, переход  к более качественным транспортным услугам.</w:t>
      </w:r>
    </w:p>
    <w:p w:rsidR="00B760DD" w:rsidRPr="009A5D93" w:rsidRDefault="00B760DD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</w:t>
      </w:r>
      <w:r w:rsidRPr="009A5D93">
        <w:rPr>
          <w:rFonts w:ascii="Times New Roman" w:hAnsi="Times New Roman"/>
          <w:b/>
          <w:sz w:val="28"/>
          <w:szCs w:val="28"/>
        </w:rPr>
        <w:t>и</w:t>
      </w:r>
      <w:r w:rsidRPr="009A5D93">
        <w:rPr>
          <w:rFonts w:ascii="Times New Roman" w:hAnsi="Times New Roman"/>
          <w:b/>
          <w:sz w:val="28"/>
          <w:szCs w:val="28"/>
        </w:rPr>
        <w:t>рованию, строительству, реконструкции объектов транспортной инфр</w:t>
      </w:r>
      <w:r w:rsidRPr="009A5D93">
        <w:rPr>
          <w:rFonts w:ascii="Times New Roman" w:hAnsi="Times New Roman"/>
          <w:b/>
          <w:sz w:val="28"/>
          <w:szCs w:val="28"/>
        </w:rPr>
        <w:t>а</w:t>
      </w:r>
      <w:r w:rsidRPr="009A5D93">
        <w:rPr>
          <w:rFonts w:ascii="Times New Roman" w:hAnsi="Times New Roman"/>
          <w:b/>
          <w:sz w:val="28"/>
          <w:szCs w:val="28"/>
        </w:rPr>
        <w:t>структуры предполагаемого к реализации варианта развития транспор</w:t>
      </w:r>
      <w:r w:rsidRPr="009A5D93">
        <w:rPr>
          <w:rFonts w:ascii="Times New Roman" w:hAnsi="Times New Roman"/>
          <w:b/>
          <w:sz w:val="28"/>
          <w:szCs w:val="28"/>
        </w:rPr>
        <w:t>т</w:t>
      </w:r>
      <w:r w:rsidRPr="009A5D93">
        <w:rPr>
          <w:rFonts w:ascii="Times New Roman" w:hAnsi="Times New Roman"/>
          <w:b/>
          <w:sz w:val="28"/>
          <w:szCs w:val="28"/>
        </w:rPr>
        <w:t>ной инфраструктуры, технико-экономические параметры объектов тран</w:t>
      </w:r>
      <w:r w:rsidRPr="009A5D93">
        <w:rPr>
          <w:rFonts w:ascii="Times New Roman" w:hAnsi="Times New Roman"/>
          <w:b/>
          <w:sz w:val="28"/>
          <w:szCs w:val="28"/>
        </w:rPr>
        <w:t>с</w:t>
      </w:r>
      <w:r w:rsidRPr="009A5D93">
        <w:rPr>
          <w:rFonts w:ascii="Times New Roman" w:hAnsi="Times New Roman"/>
          <w:b/>
          <w:sz w:val="28"/>
          <w:szCs w:val="28"/>
        </w:rPr>
        <w:t>порта, очередность реализации мероприятий (инвестиционных проектов)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B760DD" w:rsidRPr="009A5D93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B760DD" w:rsidRPr="009A5D93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жения планируемых значений показателей и индикаторов предусмотрено в</w:t>
      </w:r>
      <w:r w:rsidRPr="009A5D93">
        <w:rPr>
          <w:rFonts w:ascii="Times New Roman" w:hAnsi="Times New Roman"/>
          <w:sz w:val="28"/>
          <w:szCs w:val="28"/>
        </w:rPr>
        <w:t>ы</w:t>
      </w:r>
      <w:r w:rsidRPr="009A5D93">
        <w:rPr>
          <w:rFonts w:ascii="Times New Roman" w:hAnsi="Times New Roman"/>
          <w:sz w:val="28"/>
          <w:szCs w:val="28"/>
        </w:rPr>
        <w:t>полнение комплекса мероприятий.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мобильных дорог местного значения, соответствующих нормативным требов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ниям, предусмотрены мероприятия по реконструкции перегруженных движ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нием участков автомобильных дорог, ликвидации грунтовых разрывов и реко</w:t>
      </w:r>
      <w:r w:rsidRPr="009A5D93">
        <w:rPr>
          <w:rFonts w:ascii="Times New Roman" w:hAnsi="Times New Roman"/>
          <w:sz w:val="28"/>
          <w:szCs w:val="28"/>
        </w:rPr>
        <w:t>н</w:t>
      </w:r>
      <w:r w:rsidRPr="009A5D93">
        <w:rPr>
          <w:rFonts w:ascii="Times New Roman" w:hAnsi="Times New Roman"/>
          <w:sz w:val="28"/>
          <w:szCs w:val="28"/>
        </w:rPr>
        <w:t>струкции участков дорог, имеющих переходный тип дорожной одежды прое</w:t>
      </w:r>
      <w:r w:rsidRPr="009A5D93">
        <w:rPr>
          <w:rFonts w:ascii="Times New Roman" w:hAnsi="Times New Roman"/>
          <w:sz w:val="28"/>
          <w:szCs w:val="28"/>
        </w:rPr>
        <w:t>з</w:t>
      </w:r>
      <w:r w:rsidRPr="009A5D93">
        <w:rPr>
          <w:rFonts w:ascii="Times New Roman" w:hAnsi="Times New Roman"/>
          <w:sz w:val="28"/>
          <w:szCs w:val="28"/>
        </w:rPr>
        <w:t>жей части, реконструкции искусственных сооружений для приведения их х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дам транспорта не предусматривается.</w:t>
      </w:r>
    </w:p>
    <w:p w:rsidR="00B760DD" w:rsidRPr="009A5D93" w:rsidRDefault="00B760DD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Pr="009A5D93" w:rsidRDefault="00B760DD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ния единой дорожной сети, круглогодично доступной для населения, пред</w:t>
      </w:r>
      <w:r w:rsidRPr="009A5D93">
        <w:rPr>
          <w:rFonts w:ascii="Times New Roman" w:hAnsi="Times New Roman"/>
          <w:sz w:val="28"/>
          <w:szCs w:val="28"/>
        </w:rPr>
        <w:t>у</w:t>
      </w:r>
      <w:r w:rsidRPr="009A5D93">
        <w:rPr>
          <w:rFonts w:ascii="Times New Roman" w:hAnsi="Times New Roman"/>
          <w:sz w:val="28"/>
          <w:szCs w:val="28"/>
        </w:rPr>
        <w:t>смотрены мероприятия, направленные на формирование устойчивых тран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портных связей с соседними населенными пунктами, муниципальными образ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ваниями, дорогами регионального значения.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Проектом генерального плана Шабельского сельского поселения пред</w:t>
      </w:r>
      <w:r w:rsidRPr="009A5D93">
        <w:rPr>
          <w:rFonts w:ascii="Times New Roman" w:hAnsi="Times New Roman"/>
          <w:sz w:val="28"/>
          <w:szCs w:val="28"/>
        </w:rPr>
        <w:t>у</w:t>
      </w:r>
      <w:r w:rsidRPr="009A5D93">
        <w:rPr>
          <w:rFonts w:ascii="Times New Roman" w:hAnsi="Times New Roman"/>
          <w:sz w:val="28"/>
          <w:szCs w:val="28"/>
        </w:rPr>
        <w:t>смотрены следующие изменения во внешней транспортной сети.</w:t>
      </w:r>
    </w:p>
    <w:p w:rsidR="00B760DD" w:rsidRDefault="00B760DD" w:rsidP="009A5D93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363C50">
        <w:rPr>
          <w:sz w:val="28"/>
          <w:szCs w:val="28"/>
          <w:lang w:eastAsia="ar-SA"/>
        </w:rPr>
        <w:t>редлагается развитие уличной сети села Шабельского, х.</w:t>
      </w:r>
      <w:r>
        <w:rPr>
          <w:sz w:val="28"/>
          <w:szCs w:val="28"/>
          <w:lang w:eastAsia="ar-SA"/>
        </w:rPr>
        <w:t xml:space="preserve"> </w:t>
      </w:r>
      <w:r w:rsidRPr="00363C50">
        <w:rPr>
          <w:sz w:val="28"/>
          <w:szCs w:val="28"/>
          <w:lang w:eastAsia="ar-SA"/>
        </w:rPr>
        <w:t>Молчановка, основанное на сохранении существующей сети улиц и дорог. Улично-дорожная сеть в населенных пунктах поселения сложилась в виде непрерывной системы, но зачастую без дифференциации улиц  по их значению, без учета интенсивн</w:t>
      </w:r>
      <w:r w:rsidRPr="00363C50">
        <w:rPr>
          <w:sz w:val="28"/>
          <w:szCs w:val="28"/>
          <w:lang w:eastAsia="ar-SA"/>
        </w:rPr>
        <w:t>о</w:t>
      </w:r>
      <w:r w:rsidRPr="00363C50">
        <w:rPr>
          <w:sz w:val="28"/>
          <w:szCs w:val="28"/>
          <w:lang w:eastAsia="ar-SA"/>
        </w:rPr>
        <w:t xml:space="preserve">сти транспортного, велосипедного и пешеходного движения, территориально-планировочной организации территории и характера застройки. 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Особое внимание при проведении реконструкции улично-дорожной сети необходимо уделить обеспечению удобства и безопасности пешеходного дв</w:t>
      </w:r>
      <w:r w:rsidRPr="00363C50">
        <w:rPr>
          <w:sz w:val="28"/>
          <w:szCs w:val="28"/>
        </w:rPr>
        <w:t>и</w:t>
      </w:r>
      <w:r w:rsidRPr="00363C50">
        <w:rPr>
          <w:sz w:val="28"/>
          <w:szCs w:val="28"/>
        </w:rPr>
        <w:t xml:space="preserve">жения. 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В центре села по улице Ленина от улицы Советов до ул</w:t>
      </w:r>
      <w:r>
        <w:rPr>
          <w:sz w:val="28"/>
          <w:szCs w:val="28"/>
        </w:rPr>
        <w:t xml:space="preserve">ицы </w:t>
      </w:r>
      <w:r w:rsidRPr="00363C50">
        <w:rPr>
          <w:sz w:val="28"/>
          <w:szCs w:val="28"/>
        </w:rPr>
        <w:t>Мира, по н</w:t>
      </w:r>
      <w:r w:rsidRPr="00363C50">
        <w:rPr>
          <w:sz w:val="28"/>
          <w:szCs w:val="28"/>
        </w:rPr>
        <w:t>а</w:t>
      </w:r>
      <w:r w:rsidRPr="00363C50">
        <w:rPr>
          <w:sz w:val="28"/>
          <w:szCs w:val="28"/>
        </w:rPr>
        <w:t>бережным вдоль берега Тагонрогского залива и в проектируемом восточном районе генеральным планом предлагается выделить бестранспортную зону. Данная территория запроектирована как пешеходные бульвары.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Генеральным планом предложено размещение автопавильона на перес</w:t>
      </w:r>
      <w:r w:rsidRPr="00363C50">
        <w:rPr>
          <w:sz w:val="28"/>
          <w:szCs w:val="28"/>
        </w:rPr>
        <w:t>е</w:t>
      </w:r>
      <w:r w:rsidRPr="00363C50">
        <w:rPr>
          <w:sz w:val="28"/>
          <w:szCs w:val="28"/>
        </w:rPr>
        <w:t>чении улиц Мира и Кирова.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По набережной вдоль берега Таганрогского залива в х.</w:t>
      </w:r>
      <w:r>
        <w:rPr>
          <w:sz w:val="28"/>
          <w:szCs w:val="28"/>
        </w:rPr>
        <w:t xml:space="preserve"> </w:t>
      </w:r>
      <w:r w:rsidRPr="00363C50">
        <w:rPr>
          <w:sz w:val="28"/>
          <w:szCs w:val="28"/>
        </w:rPr>
        <w:t>Молчановка ген</w:t>
      </w:r>
      <w:r w:rsidRPr="00363C50">
        <w:rPr>
          <w:sz w:val="28"/>
          <w:szCs w:val="28"/>
        </w:rPr>
        <w:t>е</w:t>
      </w:r>
      <w:r w:rsidRPr="00363C50">
        <w:rPr>
          <w:sz w:val="28"/>
          <w:szCs w:val="28"/>
        </w:rPr>
        <w:t>ральным планом предлагается выделить бестранспортную зону. Данная терр</w:t>
      </w:r>
      <w:r w:rsidRPr="00363C50">
        <w:rPr>
          <w:sz w:val="28"/>
          <w:szCs w:val="28"/>
        </w:rPr>
        <w:t>и</w:t>
      </w:r>
      <w:r w:rsidRPr="00363C50">
        <w:rPr>
          <w:sz w:val="28"/>
          <w:szCs w:val="28"/>
        </w:rPr>
        <w:t>тория запроектирована как пешеходные бульвары.</w:t>
      </w:r>
    </w:p>
    <w:p w:rsidR="00B760DD" w:rsidRPr="00363C50" w:rsidRDefault="00B760DD" w:rsidP="009A5D93">
      <w:pPr>
        <w:ind w:firstLine="709"/>
        <w:jc w:val="both"/>
        <w:rPr>
          <w:sz w:val="28"/>
        </w:rPr>
      </w:pPr>
      <w:r w:rsidRPr="00363C50">
        <w:rPr>
          <w:sz w:val="28"/>
        </w:rPr>
        <w:t>Для временного хранения транспортных средств предусматриваются ме</w:t>
      </w:r>
      <w:r w:rsidRPr="00363C50">
        <w:rPr>
          <w:sz w:val="28"/>
        </w:rPr>
        <w:t>с</w:t>
      </w:r>
      <w:r w:rsidRPr="00363C50">
        <w:rPr>
          <w:sz w:val="28"/>
        </w:rPr>
        <w:t>та парковок в общественных центрах обслуживания и автостоянки.</w:t>
      </w:r>
    </w:p>
    <w:p w:rsidR="00B760DD" w:rsidRPr="00363C50" w:rsidRDefault="00B760DD" w:rsidP="009A5D93">
      <w:pPr>
        <w:tabs>
          <w:tab w:val="left" w:pos="0"/>
          <w:tab w:val="left" w:pos="1335"/>
          <w:tab w:val="left" w:pos="1830"/>
          <w:tab w:val="left" w:pos="2160"/>
          <w:tab w:val="left" w:pos="2880"/>
          <w:tab w:val="left" w:pos="7395"/>
        </w:tabs>
        <w:ind w:firstLine="709"/>
        <w:jc w:val="both"/>
        <w:rPr>
          <w:sz w:val="28"/>
        </w:rPr>
      </w:pPr>
      <w:r w:rsidRPr="00363C50">
        <w:rPr>
          <w:sz w:val="28"/>
        </w:rPr>
        <w:t>В качестве пассажирского транспорта предусматривается автобус и ма</w:t>
      </w:r>
      <w:r w:rsidRPr="00363C50">
        <w:rPr>
          <w:sz w:val="28"/>
        </w:rPr>
        <w:t>р</w:t>
      </w:r>
      <w:r w:rsidRPr="00363C50">
        <w:rPr>
          <w:sz w:val="28"/>
        </w:rPr>
        <w:t>шрутное такси.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</w:rPr>
      </w:pPr>
      <w:r w:rsidRPr="00363C50">
        <w:rPr>
          <w:sz w:val="28"/>
          <w:szCs w:val="28"/>
        </w:rPr>
        <w:t>Для обслуживания парка автомобилей предусмотрены предприятия авт</w:t>
      </w:r>
      <w:r w:rsidRPr="00363C50">
        <w:rPr>
          <w:sz w:val="28"/>
          <w:szCs w:val="28"/>
        </w:rPr>
        <w:t>о</w:t>
      </w:r>
      <w:r w:rsidRPr="00363C50">
        <w:rPr>
          <w:sz w:val="28"/>
          <w:szCs w:val="28"/>
        </w:rPr>
        <w:t>сервиса (станций технического обслуживания и автозаправок), строительство которых предусмотрено вдоль автодороги на село Шабельское.</w:t>
      </w:r>
    </w:p>
    <w:p w:rsidR="00B760DD" w:rsidRPr="00363C50" w:rsidRDefault="00B760DD" w:rsidP="009A5D93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 также: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1.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A5D93">
        <w:rPr>
          <w:rFonts w:ascii="Times New Roman" w:hAnsi="Times New Roman"/>
          <w:bCs/>
          <w:iCs/>
          <w:sz w:val="28"/>
          <w:szCs w:val="28"/>
        </w:rPr>
        <w:t xml:space="preserve">Учет в территориальном планировании </w:t>
      </w:r>
      <w:r w:rsidRPr="009A5D93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9A5D93">
        <w:rPr>
          <w:rFonts w:ascii="Times New Roman" w:hAnsi="Times New Roman"/>
          <w:bCs/>
          <w:iCs/>
          <w:sz w:val="28"/>
          <w:szCs w:val="28"/>
        </w:rPr>
        <w:t>меропри</w:t>
      </w:r>
      <w:r w:rsidRPr="009A5D93">
        <w:rPr>
          <w:rFonts w:ascii="Times New Roman" w:hAnsi="Times New Roman"/>
          <w:bCs/>
          <w:iCs/>
          <w:sz w:val="28"/>
          <w:szCs w:val="28"/>
        </w:rPr>
        <w:t>я</w:t>
      </w:r>
      <w:r w:rsidRPr="009A5D93">
        <w:rPr>
          <w:rFonts w:ascii="Times New Roman" w:hAnsi="Times New Roman"/>
          <w:bCs/>
          <w:iCs/>
          <w:sz w:val="28"/>
          <w:szCs w:val="28"/>
        </w:rPr>
        <w:t>тий по строительству и реконструкции автомобильных дорог федерального и регионального значения (весь период).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A5D93">
        <w:rPr>
          <w:rFonts w:ascii="Times New Roman" w:hAnsi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3.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A5D93">
        <w:rPr>
          <w:rFonts w:ascii="Times New Roman" w:hAnsi="Times New Roman"/>
          <w:bCs/>
          <w:iCs/>
          <w:sz w:val="28"/>
          <w:szCs w:val="28"/>
        </w:rPr>
        <w:t>Оказание содействия в выделении земельных участков для развития а</w:t>
      </w:r>
      <w:r w:rsidRPr="009A5D93">
        <w:rPr>
          <w:rFonts w:ascii="Times New Roman" w:hAnsi="Times New Roman"/>
          <w:bCs/>
          <w:iCs/>
          <w:sz w:val="28"/>
          <w:szCs w:val="28"/>
        </w:rPr>
        <w:t>в</w:t>
      </w:r>
      <w:r w:rsidRPr="009A5D93">
        <w:rPr>
          <w:rFonts w:ascii="Times New Roman" w:hAnsi="Times New Roman"/>
          <w:bCs/>
          <w:iCs/>
          <w:sz w:val="28"/>
          <w:szCs w:val="28"/>
        </w:rPr>
        <w:t xml:space="preserve">томобильных дорог федерального и регионального значения в границах </w:t>
      </w:r>
      <w:r w:rsidRPr="009A5D93">
        <w:rPr>
          <w:rFonts w:ascii="Times New Roman" w:hAnsi="Times New Roman"/>
          <w:sz w:val="28"/>
          <w:szCs w:val="28"/>
        </w:rPr>
        <w:t>сел</w:t>
      </w:r>
      <w:r w:rsidRPr="009A5D93">
        <w:rPr>
          <w:rFonts w:ascii="Times New Roman" w:hAnsi="Times New Roman"/>
          <w:sz w:val="28"/>
          <w:szCs w:val="28"/>
        </w:rPr>
        <w:t>ь</w:t>
      </w:r>
      <w:r w:rsidRPr="009A5D93">
        <w:rPr>
          <w:rFonts w:ascii="Times New Roman" w:hAnsi="Times New Roman"/>
          <w:sz w:val="28"/>
          <w:szCs w:val="28"/>
        </w:rPr>
        <w:t xml:space="preserve">ского поселения </w:t>
      </w:r>
      <w:r w:rsidRPr="009A5D93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4.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A5D93">
        <w:rPr>
          <w:rFonts w:ascii="Times New Roman" w:hAnsi="Times New Roman"/>
          <w:bCs/>
          <w:iCs/>
          <w:sz w:val="28"/>
          <w:szCs w:val="28"/>
        </w:rPr>
        <w:t>Обеспечение соблюдения режима использования полос отвода и о</w:t>
      </w:r>
      <w:r w:rsidRPr="009A5D93">
        <w:rPr>
          <w:rFonts w:ascii="Times New Roman" w:hAnsi="Times New Roman"/>
          <w:bCs/>
          <w:iCs/>
          <w:sz w:val="28"/>
          <w:szCs w:val="28"/>
        </w:rPr>
        <w:t>х</w:t>
      </w:r>
      <w:r w:rsidRPr="009A5D93">
        <w:rPr>
          <w:rFonts w:ascii="Times New Roman" w:hAnsi="Times New Roman"/>
          <w:bCs/>
          <w:iCs/>
          <w:sz w:val="28"/>
          <w:szCs w:val="28"/>
        </w:rPr>
        <w:t>ранных зон автомобильных дорог федерального и регионального значения (весь период).</w:t>
      </w: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4.3. Мероприятия по развитию инфраструктуры для легкового автом</w:t>
      </w:r>
      <w:r w:rsidRPr="009A5D93">
        <w:rPr>
          <w:rFonts w:ascii="Times New Roman" w:hAnsi="Times New Roman"/>
          <w:b/>
          <w:sz w:val="28"/>
          <w:szCs w:val="28"/>
        </w:rPr>
        <w:t>о</w:t>
      </w:r>
      <w:r w:rsidRPr="009A5D93">
        <w:rPr>
          <w:rFonts w:ascii="Times New Roman" w:hAnsi="Times New Roman"/>
          <w:b/>
          <w:sz w:val="28"/>
          <w:szCs w:val="28"/>
        </w:rPr>
        <w:t>бильного транспорта, включая развитие единого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парковочного пространства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рамках задачи, включающей меры по повышению надежности и без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пасности движения по автомобильным дорогам местного значения, предусмо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рены мероприятия, включающие направленные на повышение уровня обус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Ш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>бельского сельского поселения составит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12% от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</w:t>
      </w:r>
      <w:r w:rsidRPr="009A5D93">
        <w:rPr>
          <w:rFonts w:ascii="Times New Roman" w:hAnsi="Times New Roman"/>
          <w:sz w:val="28"/>
          <w:szCs w:val="28"/>
        </w:rPr>
        <w:t>б</w:t>
      </w:r>
      <w:r w:rsidRPr="009A5D93">
        <w:rPr>
          <w:rFonts w:ascii="Times New Roman" w:hAnsi="Times New Roman"/>
          <w:sz w:val="28"/>
          <w:szCs w:val="28"/>
        </w:rPr>
        <w:t>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новном, в пределах участков предприятий и на придомовых участках жителей поселения.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Гаражно-строительных кооперативов в поселении нет.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го увеличения уровня автомобилизации населения.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диться на хранении в коммунально-складской и агропромышленной зоне пос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1.Обеспечение административными мерами устройства необходимого к</w:t>
      </w:r>
      <w:r w:rsidRPr="009A5D93">
        <w:rPr>
          <w:rFonts w:ascii="Times New Roman" w:hAnsi="Times New Roman"/>
          <w:bCs/>
          <w:iCs/>
          <w:sz w:val="28"/>
          <w:szCs w:val="28"/>
        </w:rPr>
        <w:t>о</w:t>
      </w:r>
      <w:r w:rsidRPr="009A5D93">
        <w:rPr>
          <w:rFonts w:ascii="Times New Roman" w:hAnsi="Times New Roman"/>
          <w:bCs/>
          <w:iCs/>
          <w:sz w:val="28"/>
          <w:szCs w:val="28"/>
        </w:rPr>
        <w:t>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2.Строительство автостоянок около объектов обслуживания (весь пер</w:t>
      </w:r>
      <w:r w:rsidRPr="009A5D93">
        <w:rPr>
          <w:rFonts w:ascii="Times New Roman" w:hAnsi="Times New Roman"/>
          <w:bCs/>
          <w:iCs/>
          <w:sz w:val="28"/>
          <w:szCs w:val="28"/>
        </w:rPr>
        <w:t>и</w:t>
      </w:r>
      <w:r w:rsidRPr="009A5D93">
        <w:rPr>
          <w:rFonts w:ascii="Times New Roman" w:hAnsi="Times New Roman"/>
          <w:bCs/>
          <w:iCs/>
          <w:sz w:val="28"/>
          <w:szCs w:val="28"/>
        </w:rPr>
        <w:t>од);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B760DD" w:rsidRPr="009A5D93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4.4. Мероприятия по развитию инфраструктуры пешеходного и велосипе</w:t>
      </w:r>
      <w:r w:rsidRPr="009A5D93">
        <w:rPr>
          <w:rFonts w:ascii="Times New Roman" w:hAnsi="Times New Roman"/>
          <w:b/>
          <w:sz w:val="28"/>
          <w:szCs w:val="28"/>
        </w:rPr>
        <w:t>д</w:t>
      </w:r>
      <w:r w:rsidRPr="009A5D93">
        <w:rPr>
          <w:rFonts w:ascii="Times New Roman" w:hAnsi="Times New Roman"/>
          <w:b/>
          <w:sz w:val="28"/>
          <w:szCs w:val="28"/>
        </w:rPr>
        <w:t>ного передвижения</w:t>
      </w:r>
    </w:p>
    <w:p w:rsidR="00B760DD" w:rsidRPr="009A5D93" w:rsidRDefault="00B760DD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</w:t>
      </w:r>
      <w:r w:rsidRPr="009A5D93">
        <w:rPr>
          <w:rFonts w:ascii="Times New Roman" w:hAnsi="Times New Roman"/>
          <w:sz w:val="28"/>
          <w:szCs w:val="28"/>
        </w:rPr>
        <w:t>у</w:t>
      </w:r>
      <w:r w:rsidRPr="009A5D93">
        <w:rPr>
          <w:rFonts w:ascii="Times New Roman" w:hAnsi="Times New Roman"/>
          <w:sz w:val="28"/>
          <w:szCs w:val="28"/>
        </w:rPr>
        <w:t>сматривается система велосипедных дорожек и пешеходных улиц.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ственных зданий должны предъявляться требования по устройству пандусов с нормативными уклонами, усовершенствованных</w:t>
      </w:r>
      <w:r w:rsidRPr="009A5D93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9A5D93">
        <w:rPr>
          <w:rFonts w:ascii="Times New Roman" w:hAnsi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1. Формирование системы улиц с преимущественно пешеходным движ</w:t>
      </w:r>
      <w:r w:rsidRPr="009A5D93">
        <w:rPr>
          <w:rFonts w:ascii="Times New Roman" w:hAnsi="Times New Roman"/>
          <w:bCs/>
          <w:iCs/>
          <w:sz w:val="28"/>
          <w:szCs w:val="28"/>
        </w:rPr>
        <w:t>е</w:t>
      </w:r>
      <w:r w:rsidRPr="009A5D93">
        <w:rPr>
          <w:rFonts w:ascii="Times New Roman" w:hAnsi="Times New Roman"/>
          <w:bCs/>
          <w:iCs/>
          <w:sz w:val="28"/>
          <w:szCs w:val="28"/>
        </w:rPr>
        <w:t>нием (расчётный срок - перспектива);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2. Устройство велодорожек в поперечном профиле главных улиц (расчё</w:t>
      </w:r>
      <w:r w:rsidRPr="009A5D93">
        <w:rPr>
          <w:rFonts w:ascii="Times New Roman" w:hAnsi="Times New Roman"/>
          <w:bCs/>
          <w:iCs/>
          <w:sz w:val="28"/>
          <w:szCs w:val="28"/>
        </w:rPr>
        <w:t>т</w:t>
      </w:r>
      <w:r w:rsidRPr="009A5D93">
        <w:rPr>
          <w:rFonts w:ascii="Times New Roman" w:hAnsi="Times New Roman"/>
          <w:bCs/>
          <w:iCs/>
          <w:sz w:val="28"/>
          <w:szCs w:val="28"/>
        </w:rPr>
        <w:t>ный срок – перспектива);</w:t>
      </w:r>
    </w:p>
    <w:p w:rsidR="00B760DD" w:rsidRPr="009A5D93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9A5D93">
        <w:rPr>
          <w:rFonts w:ascii="Times New Roman" w:hAnsi="Times New Roman"/>
          <w:bCs/>
          <w:iCs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B760DD" w:rsidRPr="009A5D93" w:rsidRDefault="00B760DD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менять меры административного воздействия к перевозчикам, нарушающим установленные правила перевозки грузов.</w:t>
      </w:r>
    </w:p>
    <w:p w:rsidR="00B760DD" w:rsidRPr="009A5D93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B760DD" w:rsidRPr="009A5D93" w:rsidRDefault="00B760DD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ния, намечены мероприятия по организационной и правовой поддержке реал</w:t>
      </w:r>
      <w:r w:rsidRPr="009A5D93">
        <w:rPr>
          <w:rFonts w:ascii="Times New Roman" w:hAnsi="Times New Roman"/>
          <w:sz w:val="28"/>
          <w:szCs w:val="28"/>
        </w:rPr>
        <w:t>и</w:t>
      </w:r>
      <w:r w:rsidRPr="009A5D93">
        <w:rPr>
          <w:rFonts w:ascii="Times New Roman" w:hAnsi="Times New Roman"/>
          <w:sz w:val="28"/>
          <w:szCs w:val="28"/>
        </w:rPr>
        <w:t>зации задач муниципального заказчика Программы, направленные на провед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ние работ в целях государственной регистрации прав на объекты недвижимости дорожного хозяйства муниципальной собственности, установление придоро</w:t>
      </w:r>
      <w:r w:rsidRPr="009A5D93">
        <w:rPr>
          <w:rFonts w:ascii="Times New Roman" w:hAnsi="Times New Roman"/>
          <w:sz w:val="28"/>
          <w:szCs w:val="28"/>
        </w:rPr>
        <w:t>ж</w:t>
      </w:r>
      <w:r w:rsidRPr="009A5D93">
        <w:rPr>
          <w:rFonts w:ascii="Times New Roman" w:hAnsi="Times New Roman"/>
          <w:sz w:val="28"/>
          <w:szCs w:val="28"/>
        </w:rPr>
        <w:t>ных полос автомобильных дорог местного значения и обозначение их на мес</w:t>
      </w:r>
      <w:r w:rsidRPr="009A5D93">
        <w:rPr>
          <w:rFonts w:ascii="Times New Roman" w:hAnsi="Times New Roman"/>
          <w:sz w:val="28"/>
          <w:szCs w:val="28"/>
        </w:rPr>
        <w:t>т</w:t>
      </w:r>
      <w:r w:rsidRPr="009A5D93">
        <w:rPr>
          <w:rFonts w:ascii="Times New Roman" w:hAnsi="Times New Roman"/>
          <w:sz w:val="28"/>
          <w:szCs w:val="28"/>
        </w:rPr>
        <w:t>ности, информационное обеспечение дорожного хозяйства, выполнение работ и оказание услуг, направленных на обеспечение сохранности автомобильных д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рог общего пользования местного значения, выполнение работ и оказание у</w:t>
      </w:r>
      <w:r w:rsidRPr="009A5D93">
        <w:rPr>
          <w:rFonts w:ascii="Times New Roman" w:hAnsi="Times New Roman"/>
          <w:sz w:val="28"/>
          <w:szCs w:val="28"/>
        </w:rPr>
        <w:t>с</w:t>
      </w:r>
      <w:r w:rsidRPr="009A5D93">
        <w:rPr>
          <w:rFonts w:ascii="Times New Roman" w:hAnsi="Times New Roman"/>
          <w:sz w:val="28"/>
          <w:szCs w:val="28"/>
        </w:rPr>
        <w:t>луг, направленных на правовое обеспечение реализации Программы.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на первую очередь (2020 г.):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на расчётный срок (2030г.):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-дальнейшая интеграция в транспортный комплекс Щербиновского ра</w:t>
      </w:r>
      <w:r w:rsidRPr="009A5D93">
        <w:rPr>
          <w:rFonts w:ascii="Times New Roman" w:hAnsi="Times New Roman"/>
          <w:sz w:val="28"/>
          <w:szCs w:val="28"/>
        </w:rPr>
        <w:t>й</w:t>
      </w:r>
      <w:r w:rsidRPr="009A5D93">
        <w:rPr>
          <w:rFonts w:ascii="Times New Roman" w:hAnsi="Times New Roman"/>
          <w:sz w:val="28"/>
          <w:szCs w:val="28"/>
        </w:rPr>
        <w:t>она и Краснодарского края;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-строительство новых главных и основных автодорог.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Развитие транспорта на территории сельского поселения должно осущ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ствляться на основе комплексного подхода, ориентированного на совместные усилия различных уровней власти: федеральных, региональных, муниципал</w:t>
      </w:r>
      <w:r w:rsidRPr="009A5D93">
        <w:rPr>
          <w:rFonts w:ascii="Times New Roman" w:hAnsi="Times New Roman"/>
          <w:sz w:val="28"/>
          <w:szCs w:val="28"/>
        </w:rPr>
        <w:t>ь</w:t>
      </w:r>
      <w:r w:rsidRPr="009A5D93">
        <w:rPr>
          <w:rFonts w:ascii="Times New Roman" w:hAnsi="Times New Roman"/>
          <w:sz w:val="28"/>
          <w:szCs w:val="28"/>
        </w:rPr>
        <w:t>ных.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</w:t>
      </w:r>
      <w:r w:rsidRPr="009A5D93">
        <w:rPr>
          <w:rFonts w:ascii="Times New Roman" w:hAnsi="Times New Roman"/>
          <w:sz w:val="28"/>
          <w:szCs w:val="28"/>
        </w:rPr>
        <w:t>ь</w:t>
      </w:r>
      <w:r w:rsidRPr="009A5D93">
        <w:rPr>
          <w:rFonts w:ascii="Times New Roman" w:hAnsi="Times New Roman"/>
          <w:sz w:val="28"/>
          <w:szCs w:val="28"/>
        </w:rPr>
        <w:t>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</w:t>
      </w:r>
      <w:r w:rsidRPr="009A5D93">
        <w:rPr>
          <w:rFonts w:ascii="Times New Roman" w:hAnsi="Times New Roman"/>
          <w:sz w:val="28"/>
          <w:szCs w:val="28"/>
        </w:rPr>
        <w:t>а</w:t>
      </w:r>
      <w:r w:rsidRPr="009A5D93">
        <w:rPr>
          <w:rFonts w:ascii="Times New Roman" w:hAnsi="Times New Roman"/>
          <w:sz w:val="28"/>
          <w:szCs w:val="28"/>
        </w:rPr>
        <w:t xml:space="preserve">нов местного самоуправления </w:t>
      </w:r>
      <w:r>
        <w:rPr>
          <w:rFonts w:ascii="Times New Roman" w:hAnsi="Times New Roman"/>
          <w:sz w:val="28"/>
          <w:szCs w:val="28"/>
        </w:rPr>
        <w:t>Щербиновского района</w:t>
      </w:r>
      <w:r w:rsidRPr="009A5D93">
        <w:rPr>
          <w:rFonts w:ascii="Times New Roman" w:hAnsi="Times New Roman"/>
          <w:sz w:val="28"/>
          <w:szCs w:val="28"/>
        </w:rPr>
        <w:t xml:space="preserve"> и органов государстве</w:t>
      </w:r>
      <w:r w:rsidRPr="009A5D93">
        <w:rPr>
          <w:rFonts w:ascii="Times New Roman" w:hAnsi="Times New Roman"/>
          <w:sz w:val="28"/>
          <w:szCs w:val="28"/>
        </w:rPr>
        <w:t>н</w:t>
      </w:r>
      <w:r w:rsidRPr="009A5D93">
        <w:rPr>
          <w:rFonts w:ascii="Times New Roman" w:hAnsi="Times New Roman"/>
          <w:sz w:val="28"/>
          <w:szCs w:val="28"/>
        </w:rPr>
        <w:t>ной власти Краснодарского края по развитию транспортной инфраструктуры.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</w:t>
      </w:r>
      <w:r w:rsidRPr="009A5D93">
        <w:rPr>
          <w:rFonts w:ascii="Times New Roman" w:hAnsi="Times New Roman"/>
          <w:sz w:val="28"/>
          <w:szCs w:val="28"/>
        </w:rPr>
        <w:t>е</w:t>
      </w:r>
      <w:r w:rsidRPr="009A5D93">
        <w:rPr>
          <w:rFonts w:ascii="Times New Roman" w:hAnsi="Times New Roman"/>
          <w:sz w:val="28"/>
          <w:szCs w:val="28"/>
        </w:rPr>
        <w:t>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0" w:name="_Toc280554423"/>
      <w:r w:rsidRPr="009A5D9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9A5D93">
        <w:rPr>
          <w:rFonts w:ascii="Times New Roman" w:hAnsi="Times New Roman"/>
          <w:sz w:val="28"/>
          <w:szCs w:val="28"/>
        </w:rPr>
        <w:t>сельского п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 xml:space="preserve">селения </w:t>
      </w:r>
      <w:r w:rsidRPr="009A5D93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0"/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9A5D93">
        <w:rPr>
          <w:rFonts w:ascii="Times New Roman" w:hAnsi="Times New Roman"/>
          <w:sz w:val="28"/>
          <w:szCs w:val="28"/>
        </w:rPr>
        <w:t>-инвентаризация с оценкой технического состояния всех инженерных с</w:t>
      </w:r>
      <w:r w:rsidRPr="009A5D93">
        <w:rPr>
          <w:rFonts w:ascii="Times New Roman" w:hAnsi="Times New Roman"/>
          <w:sz w:val="28"/>
          <w:szCs w:val="28"/>
        </w:rPr>
        <w:t>о</w:t>
      </w:r>
      <w:r w:rsidRPr="009A5D93">
        <w:rPr>
          <w:rFonts w:ascii="Times New Roman" w:hAnsi="Times New Roman"/>
          <w:sz w:val="28"/>
          <w:szCs w:val="28"/>
        </w:rPr>
        <w:t>оружений на автомобильных дорогах и улицах поселения, определение сроков и объёмов необходимой реконструкции или нового строительства – 201</w:t>
      </w:r>
      <w:r>
        <w:rPr>
          <w:rFonts w:ascii="Times New Roman" w:hAnsi="Times New Roman"/>
          <w:sz w:val="28"/>
          <w:szCs w:val="28"/>
        </w:rPr>
        <w:t>8</w:t>
      </w:r>
      <w:r w:rsidRPr="009A5D93">
        <w:rPr>
          <w:rFonts w:ascii="Times New Roman" w:hAnsi="Times New Roman"/>
          <w:sz w:val="28"/>
          <w:szCs w:val="28"/>
        </w:rPr>
        <w:t xml:space="preserve"> гг;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iCs/>
          <w:sz w:val="28"/>
          <w:szCs w:val="28"/>
        </w:rPr>
        <w:t>-капитальный ремонт, ремонт,  содержание автомобильных дорог местн</w:t>
      </w:r>
      <w:r w:rsidRPr="009A5D93">
        <w:rPr>
          <w:rFonts w:ascii="Times New Roman" w:hAnsi="Times New Roman"/>
          <w:iCs/>
          <w:sz w:val="28"/>
          <w:szCs w:val="28"/>
        </w:rPr>
        <w:t>о</w:t>
      </w:r>
      <w:r w:rsidRPr="009A5D93">
        <w:rPr>
          <w:rFonts w:ascii="Times New Roman" w:hAnsi="Times New Roman"/>
          <w:iCs/>
          <w:sz w:val="28"/>
          <w:szCs w:val="28"/>
        </w:rPr>
        <w:t>го значения и искусственных сооружений на них, включая проектно-изыскательные работы</w:t>
      </w:r>
      <w:r w:rsidRPr="009A5D93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8</w:t>
      </w:r>
      <w:r w:rsidRPr="009A5D93">
        <w:rPr>
          <w:rFonts w:ascii="Times New Roman" w:hAnsi="Times New Roman"/>
          <w:sz w:val="28"/>
          <w:szCs w:val="28"/>
        </w:rPr>
        <w:t>-2030 гг;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-размещение дорожных знаков и указателей на улицах населённых пун</w:t>
      </w:r>
      <w:r w:rsidRPr="009A5D93">
        <w:rPr>
          <w:rFonts w:ascii="Times New Roman" w:hAnsi="Times New Roman"/>
          <w:sz w:val="28"/>
          <w:szCs w:val="28"/>
        </w:rPr>
        <w:t>к</w:t>
      </w:r>
      <w:r w:rsidRPr="009A5D93">
        <w:rPr>
          <w:rFonts w:ascii="Times New Roman" w:hAnsi="Times New Roman"/>
          <w:sz w:val="28"/>
          <w:szCs w:val="28"/>
        </w:rPr>
        <w:t>тов – 201</w:t>
      </w:r>
      <w:r>
        <w:rPr>
          <w:rFonts w:ascii="Times New Roman" w:hAnsi="Times New Roman"/>
          <w:sz w:val="28"/>
          <w:szCs w:val="28"/>
        </w:rPr>
        <w:t>8</w:t>
      </w:r>
      <w:r w:rsidRPr="009A5D93">
        <w:rPr>
          <w:rFonts w:ascii="Times New Roman" w:hAnsi="Times New Roman"/>
          <w:sz w:val="28"/>
          <w:szCs w:val="28"/>
        </w:rPr>
        <w:t>-2030 гг;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iCs/>
          <w:sz w:val="28"/>
          <w:szCs w:val="28"/>
        </w:rPr>
        <w:t>-оборудование остановочных площадок и установка павильонов для о</w:t>
      </w:r>
      <w:r w:rsidRPr="009A5D93">
        <w:rPr>
          <w:rFonts w:ascii="Times New Roman" w:hAnsi="Times New Roman"/>
          <w:iCs/>
          <w:sz w:val="28"/>
          <w:szCs w:val="28"/>
        </w:rPr>
        <w:t>б</w:t>
      </w:r>
      <w:r w:rsidRPr="009A5D93">
        <w:rPr>
          <w:rFonts w:ascii="Times New Roman" w:hAnsi="Times New Roman"/>
          <w:iCs/>
          <w:sz w:val="28"/>
          <w:szCs w:val="28"/>
        </w:rPr>
        <w:t>щественного транспорта</w:t>
      </w:r>
      <w:r w:rsidRPr="009A5D93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8</w:t>
      </w:r>
      <w:r w:rsidRPr="009A5D93">
        <w:rPr>
          <w:rFonts w:ascii="Times New Roman" w:hAnsi="Times New Roman"/>
          <w:sz w:val="28"/>
          <w:szCs w:val="28"/>
        </w:rPr>
        <w:t>-2030 гг;</w:t>
      </w:r>
    </w:p>
    <w:p w:rsidR="00B760DD" w:rsidRPr="009A5D93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A5D93">
        <w:rPr>
          <w:rFonts w:ascii="Times New Roman" w:hAnsi="Times New Roman"/>
          <w:sz w:val="28"/>
          <w:szCs w:val="28"/>
        </w:rPr>
        <w:t>-создание инфраструктуры автосервиса – 201</w:t>
      </w:r>
      <w:r>
        <w:rPr>
          <w:rFonts w:ascii="Times New Roman" w:hAnsi="Times New Roman"/>
          <w:sz w:val="28"/>
          <w:szCs w:val="28"/>
        </w:rPr>
        <w:t>8</w:t>
      </w:r>
      <w:r w:rsidRPr="009A5D93">
        <w:rPr>
          <w:rFonts w:ascii="Times New Roman" w:hAnsi="Times New Roman"/>
          <w:sz w:val="28"/>
          <w:szCs w:val="28"/>
        </w:rPr>
        <w:t>-2030 гг.</w:t>
      </w:r>
    </w:p>
    <w:p w:rsidR="00B760DD" w:rsidRPr="009A5D93" w:rsidRDefault="00B760DD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B760DD" w:rsidRDefault="00B760DD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5D93">
        <w:rPr>
          <w:rFonts w:ascii="Times New Roman" w:hAnsi="Times New Roman"/>
          <w:b/>
          <w:sz w:val="28"/>
          <w:szCs w:val="28"/>
        </w:rPr>
        <w:t>Раздел 5. Оценка объемов и источников финансирования мероприятий (инвестиционных проектов) по проектированию, строительству, реконс</w:t>
      </w:r>
      <w:r w:rsidRPr="009A5D93">
        <w:rPr>
          <w:rFonts w:ascii="Times New Roman" w:hAnsi="Times New Roman"/>
          <w:b/>
          <w:sz w:val="28"/>
          <w:szCs w:val="28"/>
        </w:rPr>
        <w:t>т</w:t>
      </w:r>
      <w:r w:rsidRPr="009A5D93">
        <w:rPr>
          <w:rFonts w:ascii="Times New Roman" w:hAnsi="Times New Roman"/>
          <w:b/>
          <w:sz w:val="28"/>
          <w:szCs w:val="28"/>
        </w:rPr>
        <w:t>рукции объектов транспортной инфраструктуры предполагаемого к ре</w:t>
      </w:r>
      <w:r w:rsidRPr="009A5D93">
        <w:rPr>
          <w:rFonts w:ascii="Times New Roman" w:hAnsi="Times New Roman"/>
          <w:b/>
          <w:sz w:val="28"/>
          <w:szCs w:val="28"/>
        </w:rPr>
        <w:t>а</w:t>
      </w:r>
      <w:r w:rsidRPr="009A5D93">
        <w:rPr>
          <w:rFonts w:ascii="Times New Roman" w:hAnsi="Times New Roman"/>
          <w:b/>
          <w:sz w:val="28"/>
          <w:szCs w:val="28"/>
        </w:rPr>
        <w:t>лизации</w:t>
      </w:r>
      <w:r w:rsidRPr="00764206">
        <w:rPr>
          <w:rFonts w:ascii="Times New Roman" w:hAnsi="Times New Roman"/>
          <w:b/>
          <w:sz w:val="28"/>
          <w:szCs w:val="28"/>
        </w:rPr>
        <w:t xml:space="preserve"> варианта развития </w:t>
      </w:r>
    </w:p>
    <w:p w:rsidR="00B760DD" w:rsidRPr="00764206" w:rsidRDefault="00B760DD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B760DD" w:rsidRPr="00764206" w:rsidRDefault="00B760DD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E30B12" w:rsidRDefault="00B760DD" w:rsidP="00764206">
      <w:pPr>
        <w:ind w:firstLine="567"/>
        <w:jc w:val="both"/>
        <w:rPr>
          <w:sz w:val="28"/>
          <w:szCs w:val="28"/>
        </w:rPr>
      </w:pPr>
      <w:r w:rsidRPr="00E30B12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муниципального образования Мостовский район, бюджета Шабельского сельского поселения Щербиновского района.</w:t>
      </w:r>
    </w:p>
    <w:p w:rsidR="00B760DD" w:rsidRPr="00E30B12" w:rsidRDefault="00B760DD" w:rsidP="004625E0">
      <w:pPr>
        <w:jc w:val="both"/>
        <w:rPr>
          <w:sz w:val="28"/>
          <w:szCs w:val="28"/>
        </w:rPr>
      </w:pPr>
      <w:r w:rsidRPr="00E30B12">
        <w:rPr>
          <w:sz w:val="28"/>
          <w:szCs w:val="28"/>
        </w:rPr>
        <w:t xml:space="preserve">        Прогнозный общий объем финансирования Программы на период 201</w:t>
      </w:r>
      <w:r>
        <w:rPr>
          <w:sz w:val="28"/>
          <w:szCs w:val="28"/>
        </w:rPr>
        <w:t>8</w:t>
      </w:r>
      <w:r w:rsidRPr="00E30B12">
        <w:rPr>
          <w:sz w:val="28"/>
          <w:szCs w:val="28"/>
        </w:rPr>
        <w:t xml:space="preserve">-2030 годов составляет </w:t>
      </w:r>
      <w:r w:rsidRPr="00E30B12">
        <w:rPr>
          <w:color w:val="000000"/>
          <w:sz w:val="28"/>
          <w:szCs w:val="28"/>
        </w:rPr>
        <w:t>37846,2</w:t>
      </w:r>
      <w:r w:rsidRPr="00E30B1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тыс. </w:t>
      </w:r>
      <w:r w:rsidRPr="00E30B12">
        <w:rPr>
          <w:sz w:val="28"/>
          <w:szCs w:val="28"/>
        </w:rPr>
        <w:t>руб., в том числе по годам:</w:t>
      </w:r>
    </w:p>
    <w:p w:rsidR="00B760DD" w:rsidRPr="00E30B12" w:rsidRDefault="00B760DD" w:rsidP="004625E0">
      <w:pPr>
        <w:jc w:val="both"/>
        <w:rPr>
          <w:color w:val="000000"/>
          <w:sz w:val="28"/>
          <w:szCs w:val="28"/>
        </w:rPr>
      </w:pPr>
      <w:r w:rsidRPr="00E30B12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30B12">
        <w:rPr>
          <w:sz w:val="28"/>
          <w:szCs w:val="28"/>
        </w:rPr>
        <w:t xml:space="preserve"> год </w:t>
      </w:r>
      <w:r w:rsidRPr="00E30B12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3720</w:t>
      </w:r>
      <w:r w:rsidRPr="00E30B1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</w:t>
      </w:r>
      <w:r w:rsidRPr="00E30B12">
        <w:rPr>
          <w:color w:val="000000"/>
          <w:sz w:val="28"/>
          <w:szCs w:val="28"/>
        </w:rPr>
        <w:t xml:space="preserve"> тыс. рублей;</w:t>
      </w:r>
    </w:p>
    <w:p w:rsidR="00B760DD" w:rsidRPr="00E30B12" w:rsidRDefault="00B760DD" w:rsidP="004625E0">
      <w:pPr>
        <w:jc w:val="both"/>
        <w:rPr>
          <w:color w:val="000000"/>
          <w:sz w:val="28"/>
          <w:szCs w:val="28"/>
        </w:rPr>
      </w:pPr>
      <w:r w:rsidRPr="00E30B12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9</w:t>
      </w:r>
      <w:r w:rsidRPr="00E30B12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3736</w:t>
      </w:r>
      <w:r w:rsidRPr="00E30B1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</w:t>
      </w:r>
      <w:r w:rsidRPr="00E30B12">
        <w:rPr>
          <w:color w:val="000000"/>
          <w:sz w:val="28"/>
          <w:szCs w:val="28"/>
        </w:rPr>
        <w:t xml:space="preserve">тыс. рублей; </w:t>
      </w:r>
    </w:p>
    <w:p w:rsidR="00B760DD" w:rsidRPr="00E30B12" w:rsidRDefault="00B760DD" w:rsidP="004625E0">
      <w:pPr>
        <w:jc w:val="both"/>
        <w:rPr>
          <w:color w:val="000000"/>
          <w:sz w:val="28"/>
          <w:szCs w:val="28"/>
        </w:rPr>
      </w:pPr>
      <w:r w:rsidRPr="00E30B12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20</w:t>
      </w:r>
      <w:r w:rsidRPr="00E30B12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3</w:t>
      </w:r>
      <w:r w:rsidRPr="00E30B1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56</w:t>
      </w:r>
      <w:r w:rsidRPr="00E30B1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</w:t>
      </w:r>
      <w:r w:rsidRPr="00E30B12">
        <w:rPr>
          <w:color w:val="000000"/>
          <w:sz w:val="28"/>
          <w:szCs w:val="28"/>
        </w:rPr>
        <w:t>6 тыс.</w:t>
      </w:r>
      <w:r>
        <w:rPr>
          <w:color w:val="000000"/>
          <w:sz w:val="28"/>
          <w:szCs w:val="28"/>
        </w:rPr>
        <w:t xml:space="preserve"> </w:t>
      </w:r>
      <w:r w:rsidRPr="00E30B12">
        <w:rPr>
          <w:color w:val="000000"/>
          <w:sz w:val="28"/>
          <w:szCs w:val="28"/>
        </w:rPr>
        <w:t xml:space="preserve">рублей; </w:t>
      </w:r>
    </w:p>
    <w:p w:rsidR="00B760DD" w:rsidRPr="00E30B12" w:rsidRDefault="00B760DD" w:rsidP="00E30B1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2021-2030 годы – 37560</w:t>
      </w:r>
      <w:r w:rsidRPr="00E30B1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</w:t>
      </w:r>
      <w:r w:rsidRPr="00E30B12">
        <w:rPr>
          <w:color w:val="000000"/>
          <w:sz w:val="28"/>
          <w:szCs w:val="28"/>
        </w:rPr>
        <w:t xml:space="preserve"> тыс.</w:t>
      </w:r>
      <w:r>
        <w:rPr>
          <w:color w:val="000000"/>
          <w:sz w:val="28"/>
          <w:szCs w:val="28"/>
        </w:rPr>
        <w:t xml:space="preserve"> </w:t>
      </w:r>
      <w:r w:rsidRPr="00E30B12">
        <w:rPr>
          <w:color w:val="000000"/>
          <w:sz w:val="28"/>
          <w:szCs w:val="28"/>
        </w:rPr>
        <w:t xml:space="preserve">рублей. </w:t>
      </w:r>
      <w:r w:rsidRPr="00E30B12">
        <w:rPr>
          <w:sz w:val="28"/>
          <w:szCs w:val="28"/>
        </w:rPr>
        <w:t>На реализацию мероприятий могут пр</w:t>
      </w:r>
      <w:r w:rsidRPr="00E30B12">
        <w:rPr>
          <w:sz w:val="28"/>
          <w:szCs w:val="28"/>
        </w:rPr>
        <w:t>и</w:t>
      </w:r>
      <w:r w:rsidRPr="00E30B12">
        <w:rPr>
          <w:sz w:val="28"/>
          <w:szCs w:val="28"/>
        </w:rPr>
        <w:t>влекаться также другие источники.</w:t>
      </w:r>
    </w:p>
    <w:p w:rsidR="00B760DD" w:rsidRPr="00764206" w:rsidRDefault="00B760DD" w:rsidP="00764206">
      <w:pPr>
        <w:ind w:firstLine="709"/>
        <w:jc w:val="both"/>
      </w:pPr>
      <w:r w:rsidRPr="00E30B12">
        <w:rPr>
          <w:sz w:val="28"/>
          <w:szCs w:val="28"/>
        </w:rPr>
        <w:t>Мероприятия программы реализуются на основе государственных ко</w:t>
      </w:r>
      <w:r w:rsidRPr="00E30B12">
        <w:rPr>
          <w:sz w:val="28"/>
          <w:szCs w:val="28"/>
        </w:rPr>
        <w:t>н</w:t>
      </w:r>
      <w:r w:rsidRPr="00E30B12">
        <w:rPr>
          <w:sz w:val="28"/>
          <w:szCs w:val="28"/>
        </w:rPr>
        <w:t>трактов (договоров), заключаемых в соответствии с Федеральным законом «О контрактной системе в сфере закупок товаров, работ, услуг для обеспечения г</w:t>
      </w:r>
      <w:r w:rsidRPr="00E30B12">
        <w:rPr>
          <w:sz w:val="28"/>
          <w:szCs w:val="28"/>
        </w:rPr>
        <w:t>о</w:t>
      </w:r>
      <w:r w:rsidRPr="00E30B12">
        <w:rPr>
          <w:sz w:val="28"/>
          <w:szCs w:val="28"/>
        </w:rPr>
        <w:t>сударственных и муниципальных нужд».</w:t>
      </w:r>
    </w:p>
    <w:p w:rsidR="00B760DD" w:rsidRDefault="00B760DD" w:rsidP="00764206">
      <w:pPr>
        <w:ind w:firstLine="709"/>
        <w:jc w:val="center"/>
        <w:rPr>
          <w:b/>
          <w:sz w:val="28"/>
          <w:szCs w:val="28"/>
        </w:rPr>
      </w:pPr>
    </w:p>
    <w:p w:rsidR="00B760DD" w:rsidRPr="001D3DEF" w:rsidRDefault="00B760DD" w:rsidP="00FD5E38">
      <w:pPr>
        <w:pStyle w:val="S"/>
        <w:spacing w:line="240" w:lineRule="auto"/>
        <w:ind w:firstLine="0"/>
        <w:rPr>
          <w:color w:val="FF0000"/>
          <w:sz w:val="28"/>
          <w:szCs w:val="28"/>
        </w:rPr>
        <w:sectPr w:rsidR="00B760DD" w:rsidRPr="001D3DEF" w:rsidSect="004C01F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D3DEF">
        <w:rPr>
          <w:rFonts w:ascii="Times New Roman" w:hAnsi="Times New Roman"/>
          <w:color w:val="00B0F0"/>
          <w:sz w:val="28"/>
        </w:rPr>
        <w:t>-</w:t>
      </w:r>
    </w:p>
    <w:p w:rsidR="00B760DD" w:rsidRPr="00E2123F" w:rsidRDefault="00B760DD" w:rsidP="002E12D2">
      <w:pPr>
        <w:rPr>
          <w:rFonts w:ascii="Times New Roman CYR" w:hAnsi="Times New Roman CYR" w:cs="Times New Roman CYR"/>
          <w:color w:val="4BACC6"/>
        </w:rPr>
        <w:sectPr w:rsidR="00B760DD" w:rsidRPr="00E2123F" w:rsidSect="002E12D2">
          <w:pgSz w:w="16834" w:h="11909" w:orient="landscape"/>
          <w:pgMar w:top="567" w:right="1134" w:bottom="1701" w:left="284" w:header="720" w:footer="720" w:gutter="0"/>
          <w:cols w:space="60"/>
          <w:noEndnote/>
        </w:sectPr>
      </w:pPr>
    </w:p>
    <w:p w:rsidR="00B760DD" w:rsidRPr="00E2123F" w:rsidRDefault="00B760DD" w:rsidP="002E12D2">
      <w:pPr>
        <w:jc w:val="center"/>
        <w:rPr>
          <w:b/>
          <w:color w:val="4BACC6"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B760DD" w:rsidRPr="00E2123F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B760DD" w:rsidRPr="00242A28" w:rsidRDefault="00B760DD" w:rsidP="00242A28">
            <w:pPr>
              <w:tabs>
                <w:tab w:val="left" w:pos="2018"/>
              </w:tabs>
              <w:rPr>
                <w:b/>
              </w:rPr>
            </w:pPr>
            <w:r w:rsidRPr="00350699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B760DD" w:rsidRPr="00E2123F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№ п/п</w:t>
            </w:r>
          </w:p>
        </w:tc>
        <w:tc>
          <w:tcPr>
            <w:tcW w:w="3184" w:type="dxa"/>
            <w:vMerge w:val="restart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Наименование меропри</w:t>
            </w:r>
            <w:r w:rsidRPr="00350699">
              <w:rPr>
                <w:b/>
              </w:rPr>
              <w:t>я</w:t>
            </w:r>
            <w:r w:rsidRPr="00350699">
              <w:rPr>
                <w:b/>
              </w:rPr>
              <w:t>тия</w:t>
            </w:r>
          </w:p>
        </w:tc>
        <w:tc>
          <w:tcPr>
            <w:tcW w:w="709" w:type="dxa"/>
            <w:vMerge w:val="restart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Ста-тус</w:t>
            </w:r>
          </w:p>
        </w:tc>
        <w:tc>
          <w:tcPr>
            <w:tcW w:w="1417" w:type="dxa"/>
            <w:vMerge w:val="restart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Годы ре</w:t>
            </w:r>
            <w:r w:rsidRPr="00350699">
              <w:rPr>
                <w:b/>
              </w:rPr>
              <w:t>а</w:t>
            </w:r>
            <w:r w:rsidRPr="00350699">
              <w:rPr>
                <w:b/>
              </w:rPr>
              <w:t>лиза-ции</w:t>
            </w:r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Объем финансирования, тыс.рублей</w:t>
            </w:r>
          </w:p>
        </w:tc>
        <w:tc>
          <w:tcPr>
            <w:tcW w:w="1764" w:type="dxa"/>
            <w:vMerge w:val="restart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Непосредст</w:t>
            </w:r>
            <w:r>
              <w:rPr>
                <w:b/>
              </w:rPr>
              <w:t>-</w:t>
            </w:r>
            <w:r w:rsidRPr="00350699">
              <w:rPr>
                <w:b/>
              </w:rPr>
              <w:t>венный р</w:t>
            </w:r>
            <w:r w:rsidRPr="00350699">
              <w:rPr>
                <w:b/>
              </w:rPr>
              <w:t>е</w:t>
            </w:r>
            <w:r w:rsidRPr="00350699">
              <w:rPr>
                <w:b/>
              </w:rPr>
              <w:t>зультат ре</w:t>
            </w:r>
            <w:r w:rsidRPr="00350699">
              <w:rPr>
                <w:b/>
              </w:rPr>
              <w:t>а</w:t>
            </w:r>
            <w:r w:rsidRPr="00350699">
              <w:rPr>
                <w:b/>
              </w:rPr>
              <w:t>лизации м</w:t>
            </w:r>
            <w:r w:rsidRPr="00350699">
              <w:rPr>
                <w:b/>
              </w:rPr>
              <w:t>е</w:t>
            </w:r>
            <w:r w:rsidRPr="00350699">
              <w:rPr>
                <w:b/>
              </w:rPr>
              <w:t>роприятия</w:t>
            </w:r>
          </w:p>
        </w:tc>
        <w:tc>
          <w:tcPr>
            <w:tcW w:w="1632" w:type="dxa"/>
            <w:vMerge w:val="restart"/>
            <w:vAlign w:val="center"/>
          </w:tcPr>
          <w:p w:rsidR="00B760DD" w:rsidRPr="00350699" w:rsidRDefault="00B760DD" w:rsidP="00350699">
            <w:pPr>
              <w:tabs>
                <w:tab w:val="left" w:pos="2018"/>
              </w:tabs>
              <w:jc w:val="center"/>
              <w:rPr>
                <w:b/>
              </w:rPr>
            </w:pPr>
            <w:r w:rsidRPr="00350699">
              <w:rPr>
                <w:b/>
              </w:rPr>
              <w:t>Заказчик программы</w:t>
            </w:r>
          </w:p>
        </w:tc>
      </w:tr>
      <w:tr w:rsidR="00B760DD" w:rsidRPr="00E2123F" w:rsidTr="00E63662">
        <w:trPr>
          <w:trHeight w:val="255"/>
          <w:tblHeader/>
          <w:jc w:val="right"/>
        </w:trPr>
        <w:tc>
          <w:tcPr>
            <w:tcW w:w="713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</w:tr>
      <w:tr w:rsidR="00B760DD" w:rsidRPr="00E2123F" w:rsidTr="00E63662">
        <w:trPr>
          <w:trHeight w:val="285"/>
          <w:tblHeader/>
          <w:jc w:val="right"/>
        </w:trPr>
        <w:tc>
          <w:tcPr>
            <w:tcW w:w="713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217" w:type="dxa"/>
            <w:vMerge/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район-ный бюд</w:t>
            </w:r>
            <w:r>
              <w:rPr>
                <w:b/>
              </w:rPr>
              <w:t>-</w:t>
            </w:r>
            <w:r w:rsidRPr="00350699">
              <w:rPr>
                <w:b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B760DD" w:rsidRPr="00350699" w:rsidRDefault="00B760DD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внебюд-жетные источ-ники</w:t>
            </w:r>
          </w:p>
        </w:tc>
        <w:tc>
          <w:tcPr>
            <w:tcW w:w="1764" w:type="dxa"/>
            <w:vMerge/>
          </w:tcPr>
          <w:p w:rsidR="00B760DD" w:rsidRPr="00350699" w:rsidRDefault="00B760DD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B760DD" w:rsidRPr="00350699" w:rsidRDefault="00B760DD" w:rsidP="00350699">
            <w:pPr>
              <w:jc w:val="center"/>
            </w:pPr>
          </w:p>
        </w:tc>
      </w:tr>
      <w:tr w:rsidR="00B760DD" w:rsidRPr="00E2123F" w:rsidTr="00E63662">
        <w:trPr>
          <w:trHeight w:val="315"/>
          <w:tblHeader/>
          <w:jc w:val="right"/>
        </w:trPr>
        <w:tc>
          <w:tcPr>
            <w:tcW w:w="713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1</w:t>
            </w:r>
          </w:p>
        </w:tc>
        <w:tc>
          <w:tcPr>
            <w:tcW w:w="3184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2</w:t>
            </w:r>
          </w:p>
        </w:tc>
        <w:tc>
          <w:tcPr>
            <w:tcW w:w="709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3</w:t>
            </w:r>
          </w:p>
        </w:tc>
        <w:tc>
          <w:tcPr>
            <w:tcW w:w="1417" w:type="dxa"/>
          </w:tcPr>
          <w:p w:rsidR="00B760DD" w:rsidRPr="00350699" w:rsidRDefault="00B760DD" w:rsidP="00350699">
            <w:pPr>
              <w:jc w:val="center"/>
            </w:pPr>
            <w:r w:rsidRPr="00350699">
              <w:t>4</w:t>
            </w:r>
          </w:p>
        </w:tc>
        <w:tc>
          <w:tcPr>
            <w:tcW w:w="1217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5</w:t>
            </w:r>
          </w:p>
        </w:tc>
        <w:tc>
          <w:tcPr>
            <w:tcW w:w="1133" w:type="dxa"/>
            <w:gridSpan w:val="2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6</w:t>
            </w:r>
          </w:p>
        </w:tc>
        <w:tc>
          <w:tcPr>
            <w:tcW w:w="992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7</w:t>
            </w:r>
          </w:p>
        </w:tc>
        <w:tc>
          <w:tcPr>
            <w:tcW w:w="1275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8</w:t>
            </w:r>
          </w:p>
        </w:tc>
        <w:tc>
          <w:tcPr>
            <w:tcW w:w="1274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9</w:t>
            </w:r>
          </w:p>
        </w:tc>
        <w:tc>
          <w:tcPr>
            <w:tcW w:w="1764" w:type="dxa"/>
          </w:tcPr>
          <w:p w:rsidR="00B760DD" w:rsidRPr="00350699" w:rsidRDefault="00B760DD" w:rsidP="00350699">
            <w:pPr>
              <w:jc w:val="center"/>
            </w:pPr>
            <w:r w:rsidRPr="00350699">
              <w:t>10</w:t>
            </w:r>
          </w:p>
        </w:tc>
        <w:tc>
          <w:tcPr>
            <w:tcW w:w="1632" w:type="dxa"/>
            <w:vAlign w:val="center"/>
          </w:tcPr>
          <w:p w:rsidR="00B760DD" w:rsidRPr="00350699" w:rsidRDefault="00B760DD" w:rsidP="00350699">
            <w:pPr>
              <w:jc w:val="center"/>
            </w:pPr>
            <w:r w:rsidRPr="00350699">
              <w:t>11</w:t>
            </w:r>
          </w:p>
        </w:tc>
      </w:tr>
      <w:tr w:rsidR="00B760DD" w:rsidRPr="00E2123F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B760DD" w:rsidRPr="00350699" w:rsidRDefault="00B760DD" w:rsidP="00350699">
            <w:pPr>
              <w:rPr>
                <w:bCs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B760DD" w:rsidRPr="00350699" w:rsidRDefault="00B760DD" w:rsidP="00350699">
            <w:pPr>
              <w:jc w:val="center"/>
              <w:rPr>
                <w:b/>
                <w:bCs/>
              </w:rPr>
            </w:pPr>
            <w:r w:rsidRPr="00350699">
              <w:rPr>
                <w:b/>
                <w:bCs/>
              </w:rPr>
              <w:t xml:space="preserve">Программа комплексного развития транспортной инфраструктуры </w:t>
            </w:r>
            <w:r>
              <w:rPr>
                <w:b/>
                <w:bCs/>
              </w:rPr>
              <w:t>Шабельского</w:t>
            </w:r>
            <w:r w:rsidRPr="00350699">
              <w:rPr>
                <w:b/>
                <w:bCs/>
              </w:rPr>
              <w:t xml:space="preserve"> сельского поселения </w:t>
            </w:r>
            <w:r>
              <w:rPr>
                <w:b/>
                <w:bCs/>
              </w:rPr>
              <w:t>Щербиновского</w:t>
            </w:r>
            <w:r w:rsidRPr="00350699">
              <w:rPr>
                <w:b/>
                <w:bCs/>
              </w:rPr>
              <w:t xml:space="preserve"> района </w:t>
            </w:r>
          </w:p>
          <w:p w:rsidR="00B760DD" w:rsidRPr="00350699" w:rsidRDefault="00B760DD" w:rsidP="00350699">
            <w:pPr>
              <w:jc w:val="center"/>
              <w:rPr>
                <w:b/>
                <w:bCs/>
              </w:rPr>
            </w:pPr>
            <w:r w:rsidRPr="00350699">
              <w:rPr>
                <w:b/>
                <w:bCs/>
              </w:rPr>
              <w:t>на 2016-2030 годы</w:t>
            </w:r>
          </w:p>
        </w:tc>
      </w:tr>
      <w:tr w:rsidR="00B760DD" w:rsidRPr="00E2123F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B760DD" w:rsidRPr="00350699" w:rsidRDefault="00B760DD" w:rsidP="00350699">
            <w:pPr>
              <w:rPr>
                <w:bCs/>
              </w:rPr>
            </w:pPr>
            <w:r w:rsidRPr="00350699">
              <w:rPr>
                <w:bCs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B760DD" w:rsidRPr="00350699" w:rsidRDefault="00B760DD" w:rsidP="00350699">
            <w:pPr>
              <w:jc w:val="both"/>
              <w:rPr>
                <w:bCs/>
              </w:rPr>
            </w:pPr>
            <w:r w:rsidRPr="00350699">
              <w:rPr>
                <w:bCs/>
              </w:rPr>
              <w:t xml:space="preserve">Цель: </w:t>
            </w:r>
            <w:r w:rsidRPr="00350699">
              <w:t xml:space="preserve">создание условий для устойчивого функционирования транспортной системы </w:t>
            </w:r>
            <w:r>
              <w:t>Шабельского</w:t>
            </w:r>
            <w:r w:rsidRPr="00350699">
              <w:t xml:space="preserve"> сельского поселения, повышение уровня безопасности дорожного движения, </w:t>
            </w:r>
            <w:r w:rsidRPr="00350699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B760DD" w:rsidRPr="00E2123F" w:rsidTr="002E12D2">
        <w:trPr>
          <w:trHeight w:val="409"/>
          <w:jc w:val="right"/>
        </w:trPr>
        <w:tc>
          <w:tcPr>
            <w:tcW w:w="713" w:type="dxa"/>
            <w:vAlign w:val="center"/>
          </w:tcPr>
          <w:p w:rsidR="00B760DD" w:rsidRPr="00350699" w:rsidRDefault="00B760DD" w:rsidP="00350699">
            <w:pPr>
              <w:rPr>
                <w:bCs/>
              </w:rPr>
            </w:pPr>
            <w:r w:rsidRPr="00350699">
              <w:rPr>
                <w:bCs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B760DD" w:rsidRPr="00350699" w:rsidRDefault="00B760DD" w:rsidP="00350699">
            <w:pPr>
              <w:rPr>
                <w:bCs/>
              </w:rPr>
            </w:pPr>
            <w:r w:rsidRPr="00350699">
              <w:rPr>
                <w:bCs/>
              </w:rPr>
              <w:t xml:space="preserve">Задача:  </w:t>
            </w:r>
            <w:r w:rsidRPr="00350699">
              <w:t xml:space="preserve">обеспечение функционирования и развития сети автомобильных дорог общего пользования </w:t>
            </w:r>
            <w:r>
              <w:t>Шабельского</w:t>
            </w:r>
            <w:r w:rsidRPr="00350699">
              <w:t xml:space="preserve"> сельского поселения</w:t>
            </w:r>
          </w:p>
        </w:tc>
      </w:tr>
      <w:tr w:rsidR="00B760DD" w:rsidRPr="00E2123F" w:rsidTr="000D4FE7">
        <w:trPr>
          <w:trHeight w:val="132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350699">
            <w:pPr>
              <w:jc w:val="center"/>
            </w:pPr>
            <w:r w:rsidRPr="00E63662"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B760DD" w:rsidRPr="00A633E0" w:rsidRDefault="00B760DD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A633E0">
              <w:rPr>
                <w:rFonts w:ascii="Times New Roman" w:hAnsi="Times New Roman"/>
                <w:szCs w:val="24"/>
              </w:rPr>
              <w:t>-инвентаризация с оценкой технического состояния всех инженерных сооруж</w:t>
            </w:r>
            <w:r w:rsidRPr="00A633E0">
              <w:rPr>
                <w:rFonts w:ascii="Times New Roman" w:hAnsi="Times New Roman"/>
                <w:szCs w:val="24"/>
              </w:rPr>
              <w:t>е</w:t>
            </w:r>
            <w:r w:rsidRPr="00A633E0">
              <w:rPr>
                <w:rFonts w:ascii="Times New Roman" w:hAnsi="Times New Roman"/>
                <w:szCs w:val="24"/>
              </w:rPr>
              <w:t>ний на автомобильных д</w:t>
            </w:r>
            <w:r w:rsidRPr="00A633E0">
              <w:rPr>
                <w:rFonts w:ascii="Times New Roman" w:hAnsi="Times New Roman"/>
                <w:szCs w:val="24"/>
              </w:rPr>
              <w:t>о</w:t>
            </w:r>
            <w:r w:rsidRPr="00A633E0">
              <w:rPr>
                <w:rFonts w:ascii="Times New Roman" w:hAnsi="Times New Roman"/>
                <w:szCs w:val="24"/>
              </w:rPr>
              <w:t>рогах и улицах поселения, определение сроков и объ</w:t>
            </w:r>
            <w:r w:rsidRPr="00A633E0">
              <w:rPr>
                <w:rFonts w:ascii="Times New Roman" w:hAnsi="Times New Roman"/>
                <w:szCs w:val="24"/>
              </w:rPr>
              <w:t>ё</w:t>
            </w:r>
            <w:r w:rsidRPr="00A633E0">
              <w:rPr>
                <w:rFonts w:ascii="Times New Roman" w:hAnsi="Times New Roman"/>
                <w:szCs w:val="24"/>
              </w:rPr>
              <w:t>мов необходимой реконс</w:t>
            </w:r>
            <w:r w:rsidRPr="00A633E0">
              <w:rPr>
                <w:rFonts w:ascii="Times New Roman" w:hAnsi="Times New Roman"/>
                <w:szCs w:val="24"/>
              </w:rPr>
              <w:t>т</w:t>
            </w:r>
            <w:r w:rsidRPr="00A633E0">
              <w:rPr>
                <w:rFonts w:ascii="Times New Roman" w:hAnsi="Times New Roman"/>
                <w:szCs w:val="24"/>
              </w:rPr>
              <w:t>рукции или нового стро</w:t>
            </w:r>
            <w:r w:rsidRPr="00A633E0">
              <w:rPr>
                <w:rFonts w:ascii="Times New Roman" w:hAnsi="Times New Roman"/>
                <w:szCs w:val="24"/>
              </w:rPr>
              <w:t>и</w:t>
            </w:r>
            <w:r w:rsidRPr="00A633E0">
              <w:rPr>
                <w:rFonts w:ascii="Times New Roman" w:hAnsi="Times New Roman"/>
                <w:szCs w:val="24"/>
              </w:rPr>
              <w:t>тельства;</w:t>
            </w:r>
          </w:p>
          <w:p w:rsidR="00B760DD" w:rsidRPr="00E63662" w:rsidRDefault="00B760DD" w:rsidP="00350699">
            <w:pPr>
              <w:rPr>
                <w:i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</w:tcBorders>
          </w:tcPr>
          <w:p w:rsidR="00B760DD" w:rsidRPr="00E63662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A633E0" w:rsidRDefault="00B760DD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A633E0">
              <w:rPr>
                <w:rFonts w:ascii="Times New Roman" w:hAnsi="Times New Roman"/>
                <w:szCs w:val="24"/>
              </w:rPr>
              <w:t>инвентариз</w:t>
            </w:r>
            <w:r w:rsidRPr="00A633E0">
              <w:rPr>
                <w:rFonts w:ascii="Times New Roman" w:hAnsi="Times New Roman"/>
                <w:szCs w:val="24"/>
              </w:rPr>
              <w:t>а</w:t>
            </w:r>
            <w:r w:rsidRPr="00A633E0">
              <w:rPr>
                <w:rFonts w:ascii="Times New Roman" w:hAnsi="Times New Roman"/>
                <w:szCs w:val="24"/>
              </w:rPr>
              <w:t>ция с оценкой технического состояния всех инженерных сооружений на автомобил</w:t>
            </w:r>
            <w:r w:rsidRPr="00A633E0">
              <w:rPr>
                <w:rFonts w:ascii="Times New Roman" w:hAnsi="Times New Roman"/>
                <w:szCs w:val="24"/>
              </w:rPr>
              <w:t>ь</w:t>
            </w:r>
            <w:r w:rsidRPr="00A633E0">
              <w:rPr>
                <w:rFonts w:ascii="Times New Roman" w:hAnsi="Times New Roman"/>
                <w:szCs w:val="24"/>
              </w:rPr>
              <w:t>ных дорогах и улицах пос</w:t>
            </w:r>
            <w:r w:rsidRPr="00A633E0">
              <w:rPr>
                <w:rFonts w:ascii="Times New Roman" w:hAnsi="Times New Roman"/>
                <w:szCs w:val="24"/>
              </w:rPr>
              <w:t>е</w:t>
            </w:r>
            <w:r w:rsidRPr="00A633E0">
              <w:rPr>
                <w:rFonts w:ascii="Times New Roman" w:hAnsi="Times New Roman"/>
                <w:szCs w:val="24"/>
              </w:rPr>
              <w:t>ления, опред</w:t>
            </w:r>
            <w:r w:rsidRPr="00A633E0">
              <w:rPr>
                <w:rFonts w:ascii="Times New Roman" w:hAnsi="Times New Roman"/>
                <w:szCs w:val="24"/>
              </w:rPr>
              <w:t>е</w:t>
            </w:r>
            <w:r w:rsidRPr="00A633E0">
              <w:rPr>
                <w:rFonts w:ascii="Times New Roman" w:hAnsi="Times New Roman"/>
                <w:szCs w:val="24"/>
              </w:rPr>
              <w:t>ление сроков и объёмов нео</w:t>
            </w:r>
            <w:r w:rsidRPr="00A633E0">
              <w:rPr>
                <w:rFonts w:ascii="Times New Roman" w:hAnsi="Times New Roman"/>
                <w:szCs w:val="24"/>
              </w:rPr>
              <w:t>б</w:t>
            </w:r>
            <w:r w:rsidRPr="00A633E0">
              <w:rPr>
                <w:rFonts w:ascii="Times New Roman" w:hAnsi="Times New Roman"/>
                <w:szCs w:val="24"/>
              </w:rPr>
              <w:t>ходимой р</w:t>
            </w:r>
            <w:r w:rsidRPr="00A633E0">
              <w:rPr>
                <w:rFonts w:ascii="Times New Roman" w:hAnsi="Times New Roman"/>
                <w:szCs w:val="24"/>
              </w:rPr>
              <w:t>е</w:t>
            </w:r>
            <w:r w:rsidRPr="00A633E0">
              <w:rPr>
                <w:rFonts w:ascii="Times New Roman" w:hAnsi="Times New Roman"/>
                <w:szCs w:val="24"/>
              </w:rPr>
              <w:t>конструкции или нового строительства;</w:t>
            </w:r>
          </w:p>
          <w:p w:rsidR="00B760DD" w:rsidRPr="00E63662" w:rsidRDefault="00B760DD" w:rsidP="00350699"/>
        </w:tc>
        <w:tc>
          <w:tcPr>
            <w:tcW w:w="1632" w:type="dxa"/>
            <w:vMerge w:val="restart"/>
          </w:tcPr>
          <w:p w:rsidR="00B760DD" w:rsidRPr="00E63662" w:rsidRDefault="00B760DD" w:rsidP="00E72329"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300"/>
          <w:jc w:val="right"/>
        </w:trPr>
        <w:tc>
          <w:tcPr>
            <w:tcW w:w="713" w:type="dxa"/>
            <w:vMerge/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6413D5" w:rsidRDefault="00B760DD" w:rsidP="00350699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B760DD" w:rsidRPr="006413D5" w:rsidRDefault="00B760DD" w:rsidP="00350699">
            <w:pPr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350699">
            <w:pPr>
              <w:ind w:left="-107" w:right="-108" w:firstLine="59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274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16"/>
          <w:jc w:val="right"/>
        </w:trPr>
        <w:tc>
          <w:tcPr>
            <w:tcW w:w="713" w:type="dxa"/>
            <w:vMerge/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6413D5" w:rsidRDefault="00B760DD" w:rsidP="00350699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B760DD" w:rsidRPr="006413D5" w:rsidRDefault="00B760DD" w:rsidP="00350699">
            <w:pPr>
              <w:ind w:right="-108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350699">
            <w:pPr>
              <w:ind w:left="-107" w:right="-108" w:firstLine="59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274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05"/>
          <w:jc w:val="right"/>
        </w:trPr>
        <w:tc>
          <w:tcPr>
            <w:tcW w:w="713" w:type="dxa"/>
            <w:vMerge/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6413D5" w:rsidRDefault="00B760DD" w:rsidP="00350699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B760DD" w:rsidRPr="006413D5" w:rsidRDefault="00B760DD" w:rsidP="00350699">
            <w:pPr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350699">
            <w:pPr>
              <w:ind w:left="-107" w:right="-108" w:firstLine="59"/>
              <w:jc w:val="center"/>
              <w:rPr>
                <w:bCs/>
              </w:rPr>
            </w:pPr>
            <w:r w:rsidRPr="006413D5">
              <w:rPr>
                <w:bCs/>
              </w:rPr>
              <w:t>50,0</w:t>
            </w:r>
          </w:p>
        </w:tc>
        <w:tc>
          <w:tcPr>
            <w:tcW w:w="1274" w:type="dxa"/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323"/>
          <w:jc w:val="right"/>
        </w:trPr>
        <w:tc>
          <w:tcPr>
            <w:tcW w:w="713" w:type="dxa"/>
            <w:vMerge/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right="-108"/>
              <w:jc w:val="center"/>
              <w:rPr>
                <w:bCs/>
              </w:rPr>
            </w:pPr>
            <w:r w:rsidRPr="006413D5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 w:firstLine="59"/>
              <w:jc w:val="center"/>
              <w:rPr>
                <w:bCs/>
              </w:rPr>
            </w:pPr>
            <w:r w:rsidRPr="006413D5">
              <w:rPr>
                <w:bCs/>
              </w:rPr>
              <w:t>200,0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150"/>
          <w:jc w:val="right"/>
        </w:trPr>
        <w:tc>
          <w:tcPr>
            <w:tcW w:w="713" w:type="dxa"/>
            <w:vMerge/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jc w:val="center"/>
              <w:rPr>
                <w:bCs/>
              </w:rPr>
            </w:pPr>
            <w:r w:rsidRPr="006413D5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 w:firstLine="64"/>
              <w:jc w:val="center"/>
              <w:rPr>
                <w:b/>
                <w:bCs/>
              </w:rPr>
            </w:pPr>
            <w:r w:rsidRPr="006413D5">
              <w:rPr>
                <w:b/>
                <w:bCs/>
              </w:rPr>
              <w:t>400,0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 w:firstLine="59"/>
              <w:jc w:val="center"/>
              <w:rPr>
                <w:b/>
                <w:bCs/>
              </w:rPr>
            </w:pPr>
            <w:r w:rsidRPr="006413D5">
              <w:rPr>
                <w:b/>
                <w:bCs/>
              </w:rPr>
              <w:t>400,0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</w:tcPr>
          <w:p w:rsidR="00B760DD" w:rsidRPr="00E63662" w:rsidRDefault="00B760DD" w:rsidP="00350699">
            <w:pPr>
              <w:rPr>
                <w:color w:val="4BACC6"/>
              </w:rPr>
            </w:pPr>
          </w:p>
        </w:tc>
      </w:tr>
      <w:tr w:rsidR="00B760DD" w:rsidRPr="00E2123F" w:rsidTr="000D4FE7">
        <w:trPr>
          <w:trHeight w:val="60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350699">
            <w:pPr>
              <w:jc w:val="center"/>
              <w:rPr>
                <w:bCs/>
              </w:rPr>
            </w:pPr>
            <w:r w:rsidRPr="00E63662">
              <w:rPr>
                <w:bCs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B760DD" w:rsidRPr="00A633E0" w:rsidRDefault="00B760DD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u w:val="single"/>
                <w:bdr w:val="none" w:sz="0" w:space="0" w:color="auto" w:frame="1"/>
              </w:rPr>
            </w:pPr>
            <w:r w:rsidRPr="00A633E0">
              <w:rPr>
                <w:rFonts w:ascii="Times New Roman" w:hAnsi="Times New Roman"/>
                <w:bCs/>
                <w:szCs w:val="24"/>
              </w:rPr>
              <w:t>-разработка проекта орган</w:t>
            </w:r>
            <w:r w:rsidRPr="00A633E0">
              <w:rPr>
                <w:rFonts w:ascii="Times New Roman" w:hAnsi="Times New Roman"/>
                <w:bCs/>
                <w:szCs w:val="24"/>
              </w:rPr>
              <w:t>и</w:t>
            </w:r>
            <w:r w:rsidRPr="00A633E0">
              <w:rPr>
                <w:rFonts w:ascii="Times New Roman" w:hAnsi="Times New Roman"/>
                <w:bCs/>
                <w:szCs w:val="24"/>
              </w:rPr>
              <w:t>зации дорожного движения</w:t>
            </w:r>
          </w:p>
          <w:p w:rsidR="00B760DD" w:rsidRPr="00E63662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350699">
            <w:pPr>
              <w:jc w:val="center"/>
              <w:rPr>
                <w:bCs/>
              </w:rPr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A633E0" w:rsidRDefault="00B760DD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8"/>
                <w:szCs w:val="24"/>
                <w:u w:val="single"/>
                <w:bdr w:val="none" w:sz="0" w:space="0" w:color="auto" w:frame="1"/>
              </w:rPr>
            </w:pPr>
            <w:r w:rsidRPr="00A633E0">
              <w:rPr>
                <w:rFonts w:ascii="Times New Roman" w:hAnsi="Times New Roman"/>
                <w:bCs/>
                <w:szCs w:val="24"/>
              </w:rPr>
              <w:t>-разработка проекта орг</w:t>
            </w:r>
            <w:r w:rsidRPr="00A633E0">
              <w:rPr>
                <w:rFonts w:ascii="Times New Roman" w:hAnsi="Times New Roman"/>
                <w:bCs/>
                <w:szCs w:val="24"/>
              </w:rPr>
              <w:t>а</w:t>
            </w:r>
            <w:r w:rsidRPr="00A633E0">
              <w:rPr>
                <w:rFonts w:ascii="Times New Roman" w:hAnsi="Times New Roman"/>
                <w:bCs/>
                <w:szCs w:val="24"/>
              </w:rPr>
              <w:t>низации д</w:t>
            </w:r>
            <w:r w:rsidRPr="00A633E0">
              <w:rPr>
                <w:rFonts w:ascii="Times New Roman" w:hAnsi="Times New Roman"/>
                <w:bCs/>
                <w:szCs w:val="24"/>
              </w:rPr>
              <w:t>о</w:t>
            </w:r>
            <w:r w:rsidRPr="00A633E0">
              <w:rPr>
                <w:rFonts w:ascii="Times New Roman" w:hAnsi="Times New Roman"/>
                <w:bCs/>
                <w:szCs w:val="24"/>
              </w:rPr>
              <w:t>рожного дв</w:t>
            </w:r>
            <w:r w:rsidRPr="00A633E0">
              <w:rPr>
                <w:rFonts w:ascii="Times New Roman" w:hAnsi="Times New Roman"/>
                <w:bCs/>
                <w:szCs w:val="24"/>
              </w:rPr>
              <w:t>и</w:t>
            </w:r>
            <w:r w:rsidRPr="00A633E0">
              <w:rPr>
                <w:rFonts w:ascii="Times New Roman" w:hAnsi="Times New Roman"/>
                <w:bCs/>
                <w:szCs w:val="24"/>
              </w:rPr>
              <w:t>жения</w:t>
            </w:r>
          </w:p>
          <w:p w:rsidR="00B760DD" w:rsidRPr="00E63662" w:rsidRDefault="00B760DD" w:rsidP="00A57382">
            <w:pPr>
              <w:rPr>
                <w:bCs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</w:tcPr>
          <w:p w:rsidR="00B760DD" w:rsidRPr="00E63662" w:rsidRDefault="00B760DD" w:rsidP="00E72329">
            <w:pPr>
              <w:rPr>
                <w:color w:val="4BACC6"/>
              </w:rPr>
            </w:pPr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265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E63662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E63662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</w:tr>
      <w:tr w:rsidR="00B760DD" w:rsidRPr="00E2123F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E63662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</w:tr>
      <w:tr w:rsidR="00B760DD" w:rsidRPr="00E2123F" w:rsidTr="00E63662">
        <w:trPr>
          <w:trHeight w:val="598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E63662" w:rsidRDefault="00B760DD" w:rsidP="00A57382">
            <w:pPr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64"/>
              <w:jc w:val="center"/>
              <w:rPr>
                <w:b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ind w:firstLine="59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E63662" w:rsidRDefault="00B760DD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</w:tr>
      <w:tr w:rsidR="00B760DD" w:rsidRPr="00E2123F" w:rsidTr="00E63662">
        <w:trPr>
          <w:trHeight w:val="305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E63662" w:rsidRDefault="00B760DD" w:rsidP="00A57382">
            <w:pPr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E63662">
            <w:pPr>
              <w:jc w:val="center"/>
              <w:rPr>
                <w:b/>
                <w:bCs/>
              </w:rPr>
            </w:pPr>
            <w:r w:rsidRPr="006413D5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AE5CBA">
            <w:pPr>
              <w:ind w:firstLine="64"/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E63662">
            <w:pPr>
              <w:ind w:firstLine="59"/>
              <w:jc w:val="center"/>
              <w:rPr>
                <w:b/>
                <w:bCs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6413D5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E63662" w:rsidRDefault="00B760DD" w:rsidP="002E12D2">
            <w:pPr>
              <w:rPr>
                <w:bCs/>
                <w:color w:val="4BACC6"/>
              </w:rPr>
            </w:pPr>
          </w:p>
        </w:tc>
      </w:tr>
      <w:tr w:rsidR="00B760DD" w:rsidRPr="00E2123F" w:rsidTr="000D4FE7">
        <w:trPr>
          <w:trHeight w:val="143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A57382">
            <w:pPr>
              <w:jc w:val="center"/>
            </w:pPr>
            <w:r>
              <w:t>1.1.3</w:t>
            </w:r>
          </w:p>
        </w:tc>
        <w:tc>
          <w:tcPr>
            <w:tcW w:w="3184" w:type="dxa"/>
            <w:vMerge w:val="restart"/>
          </w:tcPr>
          <w:p w:rsidR="00B760DD" w:rsidRPr="00E63662" w:rsidRDefault="00B760DD" w:rsidP="00A57382">
            <w:pPr>
              <w:rPr>
                <w:bCs/>
                <w:iCs/>
              </w:rPr>
            </w:pPr>
            <w:r>
              <w:rPr>
                <w:bCs/>
              </w:rPr>
              <w:t>к</w:t>
            </w:r>
            <w:r w:rsidRPr="00E63662">
              <w:rPr>
                <w:bCs/>
              </w:rPr>
              <w:t>омплексное строительство автомобильных дорог и тр</w:t>
            </w:r>
            <w:r w:rsidRPr="00E63662">
              <w:rPr>
                <w:bCs/>
              </w:rPr>
              <w:t>о</w:t>
            </w:r>
            <w:r w:rsidRPr="00E63662">
              <w:rPr>
                <w:bCs/>
              </w:rPr>
              <w:t>туаров</w:t>
            </w:r>
          </w:p>
        </w:tc>
        <w:tc>
          <w:tcPr>
            <w:tcW w:w="709" w:type="dxa"/>
            <w:vMerge w:val="restart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7308" w:type="dxa"/>
            <w:gridSpan w:val="7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 w:val="restart"/>
          </w:tcPr>
          <w:p w:rsidR="00B760DD" w:rsidRPr="00E63662" w:rsidRDefault="00B760DD" w:rsidP="00A57382">
            <w:r>
              <w:t>п</w:t>
            </w:r>
            <w:r w:rsidRPr="00E63662">
              <w:t>одготовка проектно-сметной док</w:t>
            </w:r>
            <w:r w:rsidRPr="00E63662">
              <w:t>у</w:t>
            </w:r>
            <w:r w:rsidRPr="00E63662">
              <w:t>ментации и проведение гос. эксперт</w:t>
            </w:r>
            <w:r w:rsidRPr="00E63662">
              <w:t>и</w:t>
            </w:r>
            <w:r w:rsidRPr="00E63662">
              <w:t>зы,</w:t>
            </w:r>
          </w:p>
          <w:p w:rsidR="00B760DD" w:rsidRPr="00E63662" w:rsidRDefault="00B760DD" w:rsidP="00E63662">
            <w:pPr>
              <w:rPr>
                <w:color w:val="4BACC6"/>
              </w:rPr>
            </w:pPr>
            <w:r w:rsidRPr="00E63662">
              <w:t>строительство</w:t>
            </w:r>
            <w:r w:rsidRPr="00E63662">
              <w:rPr>
                <w:color w:val="4BACC6"/>
              </w:rPr>
              <w:t xml:space="preserve"> </w:t>
            </w:r>
            <w:r w:rsidRPr="00E63662">
              <w:t>тротуара</w:t>
            </w:r>
          </w:p>
        </w:tc>
        <w:tc>
          <w:tcPr>
            <w:tcW w:w="1632" w:type="dxa"/>
            <w:vMerge w:val="restart"/>
          </w:tcPr>
          <w:p w:rsidR="00B760DD" w:rsidRPr="00E63662" w:rsidRDefault="00B760DD" w:rsidP="00446DE1">
            <w:pPr>
              <w:rPr>
                <w:color w:val="4BACC6"/>
              </w:rPr>
            </w:pPr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621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2021-2030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10000,0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6413D5">
              <w:rPr>
                <w:bCs/>
              </w:rPr>
              <w:t>10000,0</w:t>
            </w: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Всего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6413D5">
              <w:rPr>
                <w:b/>
                <w:bCs/>
              </w:rPr>
              <w:t>10000,0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6413D5">
              <w:rPr>
                <w:b/>
                <w:bCs/>
              </w:rPr>
              <w:t>10000,0</w:t>
            </w: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E72329">
            <w:pPr>
              <w:jc w:val="center"/>
            </w:pPr>
            <w:r w:rsidRPr="00E63662">
              <w:t>1.1.</w:t>
            </w:r>
            <w:r>
              <w:t>4</w:t>
            </w:r>
            <w:r w:rsidRPr="00E63662">
              <w:t>.</w:t>
            </w:r>
          </w:p>
        </w:tc>
        <w:tc>
          <w:tcPr>
            <w:tcW w:w="3184" w:type="dxa"/>
            <w:vMerge w:val="restart"/>
          </w:tcPr>
          <w:p w:rsidR="00B760DD" w:rsidRPr="00E63662" w:rsidRDefault="00B760DD" w:rsidP="00A57382">
            <w:pPr>
              <w:rPr>
                <w:iCs/>
              </w:rPr>
            </w:pPr>
            <w:r>
              <w:rPr>
                <w:iCs/>
              </w:rPr>
              <w:t>к</w:t>
            </w:r>
            <w:r w:rsidRPr="00E63662">
              <w:rPr>
                <w:iCs/>
              </w:rPr>
              <w:t>апитальный ремонт,  р</w:t>
            </w:r>
            <w:r w:rsidRPr="00E63662">
              <w:rPr>
                <w:iCs/>
              </w:rPr>
              <w:t>е</w:t>
            </w:r>
            <w:r w:rsidRPr="00E63662">
              <w:rPr>
                <w:iCs/>
              </w:rPr>
              <w:t>монт,  содержание автом</w:t>
            </w:r>
            <w:r w:rsidRPr="00E63662">
              <w:rPr>
                <w:iCs/>
              </w:rPr>
              <w:t>о</w:t>
            </w:r>
            <w:r w:rsidRPr="00E63662">
              <w:rPr>
                <w:iCs/>
              </w:rPr>
              <w:t>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</w:tcPr>
          <w:p w:rsidR="00B760DD" w:rsidRPr="00E63662" w:rsidRDefault="00B760DD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E63662" w:rsidRDefault="00B760DD" w:rsidP="00A57382">
            <w:r>
              <w:t>а</w:t>
            </w:r>
            <w:r w:rsidRPr="00E63662">
              <w:t>втомобиль</w:t>
            </w:r>
            <w:r>
              <w:t>-</w:t>
            </w:r>
            <w:r w:rsidRPr="00E63662">
              <w:t>ные дороги местного зн</w:t>
            </w:r>
            <w:r w:rsidRPr="00E63662">
              <w:t>а</w:t>
            </w:r>
            <w:r w:rsidRPr="00E63662">
              <w:t>чения и иску</w:t>
            </w:r>
            <w:r w:rsidRPr="00E63662">
              <w:t>с</w:t>
            </w:r>
            <w:r w:rsidRPr="00E63662">
              <w:t>ственные с</w:t>
            </w:r>
            <w:r w:rsidRPr="00E63662">
              <w:t>о</w:t>
            </w:r>
            <w:r w:rsidRPr="00E63662">
              <w:t>оружения на них должны отвечать де</w:t>
            </w:r>
            <w:r w:rsidRPr="00E63662">
              <w:t>й</w:t>
            </w:r>
            <w:r w:rsidRPr="00E63662">
              <w:t>ствующим нормам и пр</w:t>
            </w:r>
            <w:r w:rsidRPr="00E63662">
              <w:t>а</w:t>
            </w:r>
            <w:r w:rsidRPr="00E63662">
              <w:t>вилам</w:t>
            </w:r>
          </w:p>
        </w:tc>
        <w:tc>
          <w:tcPr>
            <w:tcW w:w="1632" w:type="dxa"/>
            <w:vMerge w:val="restart"/>
          </w:tcPr>
          <w:p w:rsidR="00B760DD" w:rsidRPr="00E63662" w:rsidRDefault="00B760DD" w:rsidP="00446DE1">
            <w:pPr>
              <w:rPr>
                <w:color w:val="4BACC6"/>
              </w:rPr>
            </w:pPr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3320,0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3320,0</w:t>
            </w: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3320,0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3320,0</w:t>
            </w: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3336,4</w:t>
            </w: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6413D5">
              <w:rPr>
                <w:bCs/>
              </w:rPr>
              <w:t>3336,4</w:t>
            </w: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413D5" w:rsidRDefault="00B760DD" w:rsidP="00A57382">
            <w:pPr>
              <w:jc w:val="center"/>
              <w:rPr>
                <w:bCs/>
              </w:rPr>
            </w:pPr>
            <w:r w:rsidRPr="006413D5">
              <w:rPr>
                <w:bCs/>
              </w:rPr>
              <w:t>2021-2030</w:t>
            </w:r>
          </w:p>
        </w:tc>
        <w:tc>
          <w:tcPr>
            <w:tcW w:w="1217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6413D5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6413D5" w:rsidRDefault="00B760DD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</w:p>
        </w:tc>
        <w:tc>
          <w:tcPr>
            <w:tcW w:w="1274" w:type="dxa"/>
          </w:tcPr>
          <w:p w:rsidR="00B760DD" w:rsidRPr="006413D5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84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/>
                <w:bCs/>
                <w:color w:val="FF0000"/>
              </w:rPr>
            </w:pPr>
            <w:r w:rsidRPr="00693E20">
              <w:rPr>
                <w:b/>
                <w:bCs/>
                <w:color w:val="FF0000"/>
              </w:rPr>
              <w:t>Всего</w:t>
            </w:r>
          </w:p>
        </w:tc>
        <w:tc>
          <w:tcPr>
            <w:tcW w:w="1217" w:type="dxa"/>
          </w:tcPr>
          <w:p w:rsidR="00B760DD" w:rsidRPr="00693E20" w:rsidRDefault="00B760DD" w:rsidP="00EE563D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764" w:type="dxa"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A57382">
        <w:trPr>
          <w:trHeight w:val="480"/>
          <w:jc w:val="right"/>
        </w:trPr>
        <w:tc>
          <w:tcPr>
            <w:tcW w:w="713" w:type="dxa"/>
          </w:tcPr>
          <w:p w:rsidR="00B760DD" w:rsidRPr="00E63662" w:rsidRDefault="00B760DD" w:rsidP="00A57382">
            <w:pPr>
              <w:jc w:val="center"/>
            </w:pPr>
            <w:r w:rsidRPr="00E63662">
              <w:t>1.2</w:t>
            </w:r>
          </w:p>
        </w:tc>
        <w:tc>
          <w:tcPr>
            <w:tcW w:w="14597" w:type="dxa"/>
            <w:gridSpan w:val="11"/>
          </w:tcPr>
          <w:p w:rsidR="00B760DD" w:rsidRPr="00693E20" w:rsidRDefault="00B760DD" w:rsidP="00A57382">
            <w:pPr>
              <w:tabs>
                <w:tab w:val="left" w:pos="948"/>
              </w:tabs>
              <w:jc w:val="center"/>
              <w:rPr>
                <w:color w:val="FF0000"/>
              </w:rPr>
            </w:pPr>
            <w:r w:rsidRPr="00693E20">
              <w:rPr>
                <w:color w:val="FF0000"/>
              </w:rPr>
              <w:t>Задача: сокращение количества лиц, погибших в результате дорожно-транспортных  происшествий,   снижение тяжести  травм  в  доро</w:t>
            </w:r>
            <w:r w:rsidRPr="00693E20">
              <w:rPr>
                <w:color w:val="FF0000"/>
              </w:rPr>
              <w:t>ж</w:t>
            </w:r>
            <w:r w:rsidRPr="00693E20">
              <w:rPr>
                <w:color w:val="FF0000"/>
              </w:rPr>
              <w:t>но-транспортных происшествиях</w:t>
            </w:r>
          </w:p>
        </w:tc>
      </w:tr>
      <w:tr w:rsidR="00B760DD" w:rsidRPr="00E2123F" w:rsidTr="000D4FE7">
        <w:trPr>
          <w:trHeight w:val="192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A57382">
            <w:pPr>
              <w:jc w:val="center"/>
            </w:pPr>
            <w:r w:rsidRPr="00E63662">
              <w:t>1.2.1</w:t>
            </w:r>
          </w:p>
        </w:tc>
        <w:tc>
          <w:tcPr>
            <w:tcW w:w="3184" w:type="dxa"/>
            <w:vMerge w:val="restart"/>
          </w:tcPr>
          <w:p w:rsidR="00B760DD" w:rsidRPr="00E63662" w:rsidRDefault="00B760DD" w:rsidP="00A57382">
            <w:pPr>
              <w:rPr>
                <w:iCs/>
              </w:rPr>
            </w:pPr>
            <w:r w:rsidRPr="00E63662">
              <w:rPr>
                <w:iCs/>
              </w:rPr>
              <w:t>Размещение дорожных зн</w:t>
            </w:r>
            <w:r w:rsidRPr="00E63662">
              <w:rPr>
                <w:iCs/>
              </w:rPr>
              <w:t>а</w:t>
            </w:r>
            <w:r w:rsidRPr="00E63662">
              <w:rPr>
                <w:iCs/>
              </w:rPr>
              <w:t>ков и указателей на улицах населенных пунктов</w:t>
            </w:r>
          </w:p>
        </w:tc>
        <w:tc>
          <w:tcPr>
            <w:tcW w:w="709" w:type="dxa"/>
            <w:vMerge w:val="restart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7308" w:type="dxa"/>
            <w:gridSpan w:val="7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 w:val="restart"/>
          </w:tcPr>
          <w:p w:rsidR="00B760DD" w:rsidRPr="00E63662" w:rsidRDefault="00B760DD" w:rsidP="00A57382">
            <w:r w:rsidRPr="00E63662">
              <w:t>снижение д</w:t>
            </w:r>
            <w:r w:rsidRPr="00E63662">
              <w:t>о</w:t>
            </w:r>
            <w:r w:rsidRPr="00E63662">
              <w:t>рожно-транспортных происшествий</w:t>
            </w:r>
          </w:p>
        </w:tc>
        <w:tc>
          <w:tcPr>
            <w:tcW w:w="1632" w:type="dxa"/>
            <w:vMerge w:val="restart"/>
          </w:tcPr>
          <w:p w:rsidR="00B760DD" w:rsidRPr="00E63662" w:rsidRDefault="00B760DD" w:rsidP="00446DE1">
            <w:pPr>
              <w:rPr>
                <w:color w:val="4BACC6"/>
              </w:rPr>
            </w:pPr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248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2018</w:t>
            </w:r>
          </w:p>
        </w:tc>
        <w:tc>
          <w:tcPr>
            <w:tcW w:w="1217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124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2019</w:t>
            </w:r>
          </w:p>
        </w:tc>
        <w:tc>
          <w:tcPr>
            <w:tcW w:w="1217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272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2020</w:t>
            </w:r>
          </w:p>
        </w:tc>
        <w:tc>
          <w:tcPr>
            <w:tcW w:w="1217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50,0</w:t>
            </w: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161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2021-2030</w:t>
            </w:r>
          </w:p>
        </w:tc>
        <w:tc>
          <w:tcPr>
            <w:tcW w:w="1217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300,00</w:t>
            </w: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300,00</w:t>
            </w: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E63662">
        <w:trPr>
          <w:trHeight w:val="297"/>
          <w:jc w:val="right"/>
        </w:trPr>
        <w:tc>
          <w:tcPr>
            <w:tcW w:w="713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</w:tcPr>
          <w:p w:rsidR="00B760DD" w:rsidRPr="00E63662" w:rsidRDefault="00B760DD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</w:tcPr>
          <w:p w:rsidR="00B760DD" w:rsidRPr="00693E20" w:rsidRDefault="00B760DD" w:rsidP="00A57382">
            <w:pPr>
              <w:jc w:val="center"/>
              <w:rPr>
                <w:b/>
                <w:bCs/>
                <w:color w:val="FF0000"/>
              </w:rPr>
            </w:pPr>
            <w:r w:rsidRPr="00693E20">
              <w:rPr>
                <w:b/>
                <w:bCs/>
                <w:color w:val="FF0000"/>
              </w:rPr>
              <w:t>Всего</w:t>
            </w:r>
          </w:p>
        </w:tc>
        <w:tc>
          <w:tcPr>
            <w:tcW w:w="1217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color w:val="FF0000"/>
              </w:rPr>
            </w:pPr>
            <w:r w:rsidRPr="00693E20">
              <w:rPr>
                <w:b/>
                <w:bCs/>
                <w:color w:val="FF0000"/>
              </w:rPr>
              <w:t>520,0</w:t>
            </w:r>
          </w:p>
        </w:tc>
        <w:tc>
          <w:tcPr>
            <w:tcW w:w="1133" w:type="dxa"/>
            <w:gridSpan w:val="2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</w:tcPr>
          <w:p w:rsidR="00B760DD" w:rsidRPr="00693E20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5" w:type="dxa"/>
          </w:tcPr>
          <w:p w:rsidR="00B760DD" w:rsidRPr="00693E20" w:rsidRDefault="00B760DD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color w:val="FF0000"/>
              </w:rPr>
            </w:pPr>
            <w:r w:rsidRPr="00693E20">
              <w:rPr>
                <w:b/>
                <w:bCs/>
                <w:color w:val="FF0000"/>
              </w:rPr>
              <w:t>520,0</w:t>
            </w:r>
          </w:p>
        </w:tc>
        <w:tc>
          <w:tcPr>
            <w:tcW w:w="1274" w:type="dxa"/>
          </w:tcPr>
          <w:p w:rsidR="00B760DD" w:rsidRPr="00693E20" w:rsidRDefault="00B760DD" w:rsidP="00A5738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764" w:type="dxa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</w:tr>
      <w:tr w:rsidR="00B760DD" w:rsidRPr="00E2123F" w:rsidTr="00A57382">
        <w:trPr>
          <w:trHeight w:val="274"/>
          <w:jc w:val="right"/>
        </w:trPr>
        <w:tc>
          <w:tcPr>
            <w:tcW w:w="713" w:type="dxa"/>
          </w:tcPr>
          <w:p w:rsidR="00B760DD" w:rsidRPr="00E63662" w:rsidRDefault="00B760DD" w:rsidP="00A57382">
            <w:pPr>
              <w:jc w:val="center"/>
            </w:pPr>
            <w:r w:rsidRPr="00E63662">
              <w:t>1.3</w:t>
            </w:r>
          </w:p>
        </w:tc>
        <w:tc>
          <w:tcPr>
            <w:tcW w:w="14597" w:type="dxa"/>
            <w:gridSpan w:val="11"/>
          </w:tcPr>
          <w:p w:rsidR="00B760DD" w:rsidRPr="00693E20" w:rsidRDefault="00B760DD" w:rsidP="00A57382">
            <w:pPr>
              <w:tabs>
                <w:tab w:val="left" w:pos="948"/>
              </w:tabs>
              <w:jc w:val="center"/>
              <w:rPr>
                <w:color w:val="FF0000"/>
              </w:rPr>
            </w:pPr>
            <w:r w:rsidRPr="00693E20">
              <w:rPr>
                <w:color w:val="FF0000"/>
              </w:rPr>
              <w:t>Задача: улучшение транспортного обслуживания населения</w:t>
            </w:r>
          </w:p>
        </w:tc>
      </w:tr>
      <w:tr w:rsidR="00B760DD" w:rsidRPr="00E2123F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B760DD" w:rsidRPr="00E63662" w:rsidRDefault="00B760DD" w:rsidP="00A57382">
            <w:pPr>
              <w:jc w:val="center"/>
            </w:pPr>
            <w:r w:rsidRPr="00E63662">
              <w:t>1.3.1</w:t>
            </w:r>
          </w:p>
        </w:tc>
        <w:tc>
          <w:tcPr>
            <w:tcW w:w="3184" w:type="dxa"/>
            <w:vMerge w:val="restart"/>
          </w:tcPr>
          <w:p w:rsidR="00B760DD" w:rsidRPr="00E63662" w:rsidRDefault="00B760DD" w:rsidP="002E6879">
            <w:pPr>
              <w:rPr>
                <w:iCs/>
              </w:rPr>
            </w:pPr>
            <w:r w:rsidRPr="00E63662">
              <w:rPr>
                <w:iCs/>
              </w:rPr>
              <w:t>Оборудование останово</w:t>
            </w:r>
            <w:r w:rsidRPr="00E63662">
              <w:rPr>
                <w:iCs/>
              </w:rPr>
              <w:t>ч</w:t>
            </w:r>
            <w:r w:rsidRPr="00E63662">
              <w:rPr>
                <w:iCs/>
              </w:rPr>
              <w:t>ных площадок и установка павильонов для обществе</w:t>
            </w:r>
            <w:r w:rsidRPr="00E63662">
              <w:rPr>
                <w:iCs/>
              </w:rPr>
              <w:t>н</w:t>
            </w:r>
            <w:r w:rsidRPr="00E63662">
              <w:rPr>
                <w:iCs/>
              </w:rPr>
              <w:t>ного транспорта</w:t>
            </w:r>
          </w:p>
        </w:tc>
        <w:tc>
          <w:tcPr>
            <w:tcW w:w="709" w:type="dxa"/>
            <w:vMerge w:val="restart"/>
          </w:tcPr>
          <w:p w:rsidR="00B760DD" w:rsidRPr="00E63662" w:rsidRDefault="00B760DD" w:rsidP="00A57382">
            <w:pPr>
              <w:jc w:val="center"/>
              <w:rPr>
                <w:color w:val="4BACC6"/>
              </w:rPr>
            </w:pPr>
          </w:p>
        </w:tc>
        <w:tc>
          <w:tcPr>
            <w:tcW w:w="7308" w:type="dxa"/>
            <w:gridSpan w:val="7"/>
          </w:tcPr>
          <w:p w:rsidR="00B760DD" w:rsidRPr="00693E20" w:rsidRDefault="00B760DD" w:rsidP="002E12D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 w:val="restart"/>
          </w:tcPr>
          <w:p w:rsidR="00B760DD" w:rsidRPr="00E63662" w:rsidRDefault="00B760DD" w:rsidP="00E61A73">
            <w:r w:rsidRPr="00E63662">
              <w:t>создание ко</w:t>
            </w:r>
            <w:r w:rsidRPr="00E63662">
              <w:t>м</w:t>
            </w:r>
            <w:r w:rsidRPr="00E63662">
              <w:t>фортных у</w:t>
            </w:r>
            <w:r w:rsidRPr="00E63662">
              <w:t>с</w:t>
            </w:r>
            <w:r w:rsidRPr="00E63662">
              <w:t>ловий для граждан</w:t>
            </w:r>
          </w:p>
        </w:tc>
        <w:tc>
          <w:tcPr>
            <w:tcW w:w="1632" w:type="dxa"/>
            <w:vMerge w:val="restart"/>
          </w:tcPr>
          <w:p w:rsidR="00B760DD" w:rsidRPr="00E63662" w:rsidRDefault="00B760DD" w:rsidP="00446DE1">
            <w:pPr>
              <w:rPr>
                <w:color w:val="4BACC6"/>
              </w:rPr>
            </w:pPr>
            <w:r>
              <w:t>А</w:t>
            </w:r>
            <w:r w:rsidRPr="00E63662">
              <w:t xml:space="preserve">дминистра-ция </w:t>
            </w:r>
            <w:r>
              <w:t>Шабел</w:t>
            </w:r>
            <w:r>
              <w:t>ь</w:t>
            </w:r>
            <w:r>
              <w:t>ского</w:t>
            </w:r>
            <w:r w:rsidRPr="00E63662">
              <w:t xml:space="preserve"> сел</w:t>
            </w:r>
            <w:r w:rsidRPr="00E63662">
              <w:t>ь</w:t>
            </w:r>
            <w:r w:rsidRPr="00E63662">
              <w:t>ского пос</w:t>
            </w:r>
            <w:r w:rsidRPr="00E63662">
              <w:t>е</w:t>
            </w:r>
            <w:r w:rsidRPr="00E63662">
              <w:t>ления</w:t>
            </w:r>
          </w:p>
        </w:tc>
      </w:tr>
      <w:tr w:rsidR="00B760DD" w:rsidRPr="00E2123F" w:rsidTr="00E63662">
        <w:trPr>
          <w:trHeight w:val="248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  <w:vAlign w:val="center"/>
          </w:tcPr>
          <w:p w:rsidR="00B760DD" w:rsidRPr="00693E20" w:rsidRDefault="00B760DD" w:rsidP="002E6879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2018</w:t>
            </w:r>
          </w:p>
        </w:tc>
        <w:tc>
          <w:tcPr>
            <w:tcW w:w="1217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4" w:type="dxa"/>
            <w:vAlign w:val="center"/>
          </w:tcPr>
          <w:p w:rsidR="00B760DD" w:rsidRPr="00693E20" w:rsidRDefault="00B760DD" w:rsidP="002E12D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37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  <w:vAlign w:val="center"/>
          </w:tcPr>
          <w:p w:rsidR="00B760DD" w:rsidRPr="00693E20" w:rsidRDefault="00B760DD" w:rsidP="002E6879">
            <w:pPr>
              <w:jc w:val="center"/>
              <w:rPr>
                <w:bCs/>
                <w:color w:val="FF0000"/>
              </w:rPr>
            </w:pPr>
            <w:r w:rsidRPr="00693E20">
              <w:rPr>
                <w:bCs/>
                <w:color w:val="FF0000"/>
              </w:rPr>
              <w:t>2019</w:t>
            </w:r>
          </w:p>
        </w:tc>
        <w:tc>
          <w:tcPr>
            <w:tcW w:w="1217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FF0000"/>
              </w:rPr>
            </w:pPr>
          </w:p>
        </w:tc>
        <w:tc>
          <w:tcPr>
            <w:tcW w:w="1274" w:type="dxa"/>
            <w:vAlign w:val="center"/>
          </w:tcPr>
          <w:p w:rsidR="00B760DD" w:rsidRPr="00693E20" w:rsidRDefault="00B760DD" w:rsidP="002E12D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  <w:vAlign w:val="center"/>
          </w:tcPr>
          <w:p w:rsidR="00B760DD" w:rsidRPr="006413D5" w:rsidRDefault="00B760DD" w:rsidP="002E12D2">
            <w:pPr>
              <w:rPr>
                <w:bCs/>
              </w:rPr>
            </w:pPr>
            <w:r w:rsidRPr="006413D5">
              <w:rPr>
                <w:bCs/>
              </w:rPr>
              <w:t xml:space="preserve">      2020</w:t>
            </w:r>
          </w:p>
        </w:tc>
        <w:tc>
          <w:tcPr>
            <w:tcW w:w="1217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4" w:type="dxa"/>
            <w:vAlign w:val="center"/>
          </w:tcPr>
          <w:p w:rsidR="00B760DD" w:rsidRPr="006413D5" w:rsidRDefault="00B760DD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359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  <w:vAlign w:val="center"/>
          </w:tcPr>
          <w:p w:rsidR="00B760DD" w:rsidRPr="006413D5" w:rsidRDefault="00B760DD" w:rsidP="002E12D2">
            <w:pPr>
              <w:rPr>
                <w:bCs/>
              </w:rPr>
            </w:pPr>
            <w:r w:rsidRPr="006413D5">
              <w:rPr>
                <w:bCs/>
              </w:rPr>
              <w:t>2021-2030</w:t>
            </w:r>
          </w:p>
        </w:tc>
        <w:tc>
          <w:tcPr>
            <w:tcW w:w="1217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B760DD" w:rsidRPr="006413D5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4" w:type="dxa"/>
            <w:vAlign w:val="center"/>
          </w:tcPr>
          <w:p w:rsidR="00B760DD" w:rsidRPr="006413D5" w:rsidRDefault="00B760DD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  <w:tr w:rsidR="00B760DD" w:rsidRPr="00E2123F" w:rsidTr="00E63662">
        <w:trPr>
          <w:trHeight w:val="253"/>
          <w:jc w:val="right"/>
        </w:trPr>
        <w:tc>
          <w:tcPr>
            <w:tcW w:w="713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vAlign w:val="center"/>
          </w:tcPr>
          <w:p w:rsidR="00B760DD" w:rsidRPr="00E63662" w:rsidRDefault="00B760DD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417" w:type="dxa"/>
            <w:vAlign w:val="center"/>
          </w:tcPr>
          <w:p w:rsidR="00B760DD" w:rsidRPr="00693E20" w:rsidRDefault="00B760DD" w:rsidP="002E12D2">
            <w:pPr>
              <w:rPr>
                <w:b/>
                <w:bCs/>
                <w:color w:val="FF0000"/>
              </w:rPr>
            </w:pPr>
            <w:r w:rsidRPr="00693E20">
              <w:rPr>
                <w:b/>
                <w:bCs/>
                <w:color w:val="FF0000"/>
              </w:rPr>
              <w:t>Всего</w:t>
            </w:r>
          </w:p>
        </w:tc>
        <w:tc>
          <w:tcPr>
            <w:tcW w:w="1217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B760DD" w:rsidRPr="00693E20" w:rsidRDefault="00B760DD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4" w:type="dxa"/>
            <w:vAlign w:val="center"/>
          </w:tcPr>
          <w:p w:rsidR="00B760DD" w:rsidRPr="00693E20" w:rsidRDefault="00B760DD" w:rsidP="002E12D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764" w:type="dxa"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vAlign w:val="center"/>
          </w:tcPr>
          <w:p w:rsidR="00B760DD" w:rsidRPr="00E63662" w:rsidRDefault="00B760DD" w:rsidP="002E12D2">
            <w:pPr>
              <w:rPr>
                <w:color w:val="4BACC6"/>
              </w:rPr>
            </w:pPr>
          </w:p>
        </w:tc>
      </w:tr>
    </w:tbl>
    <w:p w:rsidR="00B760DD" w:rsidRPr="00E2123F" w:rsidRDefault="00B760DD" w:rsidP="002E12D2">
      <w:pPr>
        <w:rPr>
          <w:b/>
          <w:color w:val="4BACC6"/>
          <w:sz w:val="28"/>
          <w:szCs w:val="28"/>
        </w:rPr>
        <w:sectPr w:rsidR="00B760DD" w:rsidRPr="00E2123F" w:rsidSect="002E12D2">
          <w:type w:val="continuous"/>
          <w:pgSz w:w="16834" w:h="11909" w:orient="landscape"/>
          <w:pgMar w:top="567" w:right="1134" w:bottom="1701" w:left="284" w:header="709" w:footer="709" w:gutter="0"/>
          <w:cols w:space="708"/>
          <w:docGrid w:linePitch="360"/>
        </w:sectPr>
      </w:pPr>
    </w:p>
    <w:p w:rsidR="00B760DD" w:rsidRPr="002E6879" w:rsidRDefault="00B760DD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E6879">
        <w:rPr>
          <w:rFonts w:ascii="Times New Roman" w:hAnsi="Times New Roman"/>
          <w:b/>
          <w:sz w:val="28"/>
          <w:szCs w:val="28"/>
        </w:rPr>
        <w:t>Раздел 6. Оценка эффективности мероприятий (инвестиционных прое</w:t>
      </w:r>
      <w:r w:rsidRPr="002E6879">
        <w:rPr>
          <w:rFonts w:ascii="Times New Roman" w:hAnsi="Times New Roman"/>
          <w:b/>
          <w:sz w:val="28"/>
          <w:szCs w:val="28"/>
        </w:rPr>
        <w:t>к</w:t>
      </w:r>
      <w:r w:rsidRPr="002E6879">
        <w:rPr>
          <w:rFonts w:ascii="Times New Roman" w:hAnsi="Times New Roman"/>
          <w:b/>
          <w:sz w:val="28"/>
          <w:szCs w:val="28"/>
        </w:rPr>
        <w:t>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B760DD" w:rsidRPr="002E6879" w:rsidRDefault="00B760DD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ве целевых показателей и индикаторов.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-оценка степени достижения запланированных результатов, выраже</w:t>
      </w:r>
      <w:r w:rsidRPr="00693E20">
        <w:rPr>
          <w:rFonts w:ascii="Times New Roman" w:hAnsi="Times New Roman"/>
          <w:sz w:val="28"/>
          <w:szCs w:val="28"/>
        </w:rPr>
        <w:t>н</w:t>
      </w:r>
      <w:r w:rsidRPr="00693E20">
        <w:rPr>
          <w:rFonts w:ascii="Times New Roman" w:hAnsi="Times New Roman"/>
          <w:sz w:val="28"/>
          <w:szCs w:val="28"/>
        </w:rPr>
        <w:t>ных целевыми контрольными показателями по стратегическому направл</w:t>
      </w:r>
      <w:r w:rsidRPr="00693E20">
        <w:rPr>
          <w:rFonts w:ascii="Times New Roman" w:hAnsi="Times New Roman"/>
          <w:sz w:val="28"/>
          <w:szCs w:val="28"/>
        </w:rPr>
        <w:t>е</w:t>
      </w:r>
      <w:r w:rsidRPr="00693E20">
        <w:rPr>
          <w:rFonts w:ascii="Times New Roman" w:hAnsi="Times New Roman"/>
          <w:sz w:val="28"/>
          <w:szCs w:val="28"/>
        </w:rPr>
        <w:t>нию (для этого фактически достигнутые значения показателей сопоставляю</w:t>
      </w:r>
      <w:r w:rsidRPr="00693E20">
        <w:rPr>
          <w:rFonts w:ascii="Times New Roman" w:hAnsi="Times New Roman"/>
          <w:sz w:val="28"/>
          <w:szCs w:val="28"/>
        </w:rPr>
        <w:t>т</w:t>
      </w:r>
      <w:r w:rsidRPr="00693E20">
        <w:rPr>
          <w:rFonts w:ascii="Times New Roman" w:hAnsi="Times New Roman"/>
          <w:sz w:val="28"/>
          <w:szCs w:val="28"/>
        </w:rPr>
        <w:t>ся с их плановыми значениями);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-оценка степени выполнения запланированных мероприятий в устано</w:t>
      </w:r>
      <w:r w:rsidRPr="00693E20">
        <w:rPr>
          <w:rFonts w:ascii="Times New Roman" w:hAnsi="Times New Roman"/>
          <w:sz w:val="28"/>
          <w:szCs w:val="28"/>
        </w:rPr>
        <w:t>в</w:t>
      </w:r>
      <w:r w:rsidRPr="00693E20">
        <w:rPr>
          <w:rFonts w:ascii="Times New Roman" w:hAnsi="Times New Roman"/>
          <w:sz w:val="28"/>
          <w:szCs w:val="28"/>
        </w:rPr>
        <w:t>ленные сроки (выявления степени исполнения плана по реализации програ</w:t>
      </w:r>
      <w:r w:rsidRPr="00693E20">
        <w:rPr>
          <w:rFonts w:ascii="Times New Roman" w:hAnsi="Times New Roman"/>
          <w:sz w:val="28"/>
          <w:szCs w:val="28"/>
        </w:rPr>
        <w:t>м</w:t>
      </w:r>
      <w:r w:rsidRPr="00693E20">
        <w:rPr>
          <w:rFonts w:ascii="Times New Roman" w:hAnsi="Times New Roman"/>
          <w:sz w:val="28"/>
          <w:szCs w:val="28"/>
        </w:rPr>
        <w:t>мы (подпрограммы) проводится сравнение фактических сроков реализации мероприятий плана с запланированными, а также сравнение фактически п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лученных результатов с ожидаемыми);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-оценка степени достижения целевых индикаторов и контрольных п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казателей по каждому из приоритетных направлений развития в корреспо</w:t>
      </w:r>
      <w:r w:rsidRPr="00693E20">
        <w:rPr>
          <w:rFonts w:ascii="Times New Roman" w:hAnsi="Times New Roman"/>
          <w:sz w:val="28"/>
          <w:szCs w:val="28"/>
        </w:rPr>
        <w:t>н</w:t>
      </w:r>
      <w:r w:rsidRPr="00693E20">
        <w:rPr>
          <w:rFonts w:ascii="Times New Roman" w:hAnsi="Times New Roman"/>
          <w:sz w:val="28"/>
          <w:szCs w:val="28"/>
        </w:rPr>
        <w:t>денции с объемом фактически произведенных затрат на реализацию мер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приятий (для выявления степени достижения запланированного уровня з</w:t>
      </w:r>
      <w:r w:rsidRPr="00693E20">
        <w:rPr>
          <w:rFonts w:ascii="Times New Roman" w:hAnsi="Times New Roman"/>
          <w:sz w:val="28"/>
          <w:szCs w:val="28"/>
        </w:rPr>
        <w:t>а</w:t>
      </w:r>
      <w:r w:rsidRPr="00693E20">
        <w:rPr>
          <w:rFonts w:ascii="Times New Roman" w:hAnsi="Times New Roman"/>
          <w:sz w:val="28"/>
          <w:szCs w:val="28"/>
        </w:rPr>
        <w:t>трат фактически произведенные затраты на реализацию программы в отче</w:t>
      </w:r>
      <w:r w:rsidRPr="00693E20">
        <w:rPr>
          <w:rFonts w:ascii="Times New Roman" w:hAnsi="Times New Roman"/>
          <w:sz w:val="28"/>
          <w:szCs w:val="28"/>
        </w:rPr>
        <w:t>т</w:t>
      </w:r>
      <w:r w:rsidRPr="00693E20">
        <w:rPr>
          <w:rFonts w:ascii="Times New Roman" w:hAnsi="Times New Roman"/>
          <w:sz w:val="28"/>
          <w:szCs w:val="28"/>
        </w:rPr>
        <w:t>ном году сопоставляются с их плановыми значениями).</w:t>
      </w:r>
    </w:p>
    <w:p w:rsidR="00B760DD" w:rsidRPr="00693E20" w:rsidRDefault="00B760DD" w:rsidP="00543B48">
      <w:pPr>
        <w:pStyle w:val="S"/>
        <w:spacing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высокий (E 95%);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удовлетворительный (E 75%);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неудовлетворительный (если значение эффективности реализации пр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граммы не отвечает приведенным выше уровням, эффективность ее реализ</w:t>
      </w:r>
      <w:r w:rsidRPr="00693E20">
        <w:rPr>
          <w:rFonts w:ascii="Times New Roman" w:hAnsi="Times New Roman"/>
          <w:sz w:val="28"/>
          <w:szCs w:val="28"/>
        </w:rPr>
        <w:t>а</w:t>
      </w:r>
      <w:r w:rsidRPr="00693E20">
        <w:rPr>
          <w:rFonts w:ascii="Times New Roman" w:hAnsi="Times New Roman"/>
          <w:sz w:val="28"/>
          <w:szCs w:val="28"/>
        </w:rPr>
        <w:t>ции признается неудовлетворительной).</w:t>
      </w: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Целью мониторинга Программы Шабельского сельского поселения я</w:t>
      </w:r>
      <w:r w:rsidRPr="00693E20">
        <w:rPr>
          <w:sz w:val="28"/>
          <w:szCs w:val="28"/>
        </w:rPr>
        <w:t>в</w:t>
      </w:r>
      <w:r w:rsidRPr="00693E20">
        <w:rPr>
          <w:sz w:val="28"/>
          <w:szCs w:val="28"/>
        </w:rPr>
        <w:t>ляется регулярный контроль ситуации в сфере транспортной инфраструкт</w:t>
      </w:r>
      <w:r w:rsidRPr="00693E20">
        <w:rPr>
          <w:sz w:val="28"/>
          <w:szCs w:val="28"/>
        </w:rPr>
        <w:t>у</w:t>
      </w:r>
      <w:r w:rsidRPr="00693E20">
        <w:rPr>
          <w:sz w:val="28"/>
          <w:szCs w:val="28"/>
        </w:rPr>
        <w:t xml:space="preserve">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Мониторинг Программы комплексного развития транспортной инфр</w:t>
      </w:r>
      <w:r w:rsidRPr="00693E20">
        <w:rPr>
          <w:sz w:val="28"/>
          <w:szCs w:val="28"/>
        </w:rPr>
        <w:t>а</w:t>
      </w:r>
      <w:r w:rsidRPr="00693E20">
        <w:rPr>
          <w:sz w:val="28"/>
          <w:szCs w:val="28"/>
        </w:rPr>
        <w:t xml:space="preserve">структуры включает следующие этапы: </w:t>
      </w:r>
    </w:p>
    <w:p w:rsidR="00B760DD" w:rsidRPr="00693E20" w:rsidRDefault="00B760DD" w:rsidP="002E6879">
      <w:pPr>
        <w:pStyle w:val="ListParagraph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1.Периодический сбор информации о результатах выполнения мер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приятий Программы, а также информации о состоянии и развитии тран</w:t>
      </w:r>
      <w:r w:rsidRPr="00693E20">
        <w:rPr>
          <w:rFonts w:ascii="Times New Roman" w:hAnsi="Times New Roman"/>
          <w:sz w:val="28"/>
          <w:szCs w:val="28"/>
        </w:rPr>
        <w:t>с</w:t>
      </w:r>
      <w:r w:rsidRPr="00693E20">
        <w:rPr>
          <w:rFonts w:ascii="Times New Roman" w:hAnsi="Times New Roman"/>
          <w:sz w:val="28"/>
          <w:szCs w:val="28"/>
        </w:rPr>
        <w:t xml:space="preserve">портной инфраструктуры поселения. </w:t>
      </w:r>
    </w:p>
    <w:p w:rsidR="00B760DD" w:rsidRPr="00693E20" w:rsidRDefault="00B760DD" w:rsidP="002E6879">
      <w:pPr>
        <w:pStyle w:val="ListParagraph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2.Анализ данных о результатах планируемых и фактически провод</w:t>
      </w:r>
      <w:r w:rsidRPr="00693E20">
        <w:rPr>
          <w:rFonts w:ascii="Times New Roman" w:hAnsi="Times New Roman"/>
          <w:sz w:val="28"/>
          <w:szCs w:val="28"/>
        </w:rPr>
        <w:t>и</w:t>
      </w:r>
      <w:r w:rsidRPr="00693E20">
        <w:rPr>
          <w:rFonts w:ascii="Times New Roman" w:hAnsi="Times New Roman"/>
          <w:sz w:val="28"/>
          <w:szCs w:val="28"/>
        </w:rPr>
        <w:t xml:space="preserve">мых преобразований в сфере транспортной инфраструктуры. </w:t>
      </w: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Мониторинг Программы Шабельского сельского поселения предусма</w:t>
      </w:r>
      <w:r w:rsidRPr="00693E20">
        <w:rPr>
          <w:sz w:val="28"/>
          <w:szCs w:val="28"/>
        </w:rPr>
        <w:t>т</w:t>
      </w:r>
      <w:r w:rsidRPr="00693E20">
        <w:rPr>
          <w:sz w:val="28"/>
          <w:szCs w:val="28"/>
        </w:rPr>
        <w:t>ривает сопоставление и сравнение значений показателей во временном а</w:t>
      </w:r>
      <w:r w:rsidRPr="00693E20">
        <w:rPr>
          <w:sz w:val="28"/>
          <w:szCs w:val="28"/>
        </w:rPr>
        <w:t>с</w:t>
      </w:r>
      <w:r w:rsidRPr="00693E20">
        <w:rPr>
          <w:sz w:val="28"/>
          <w:szCs w:val="28"/>
        </w:rPr>
        <w:t>пекте. Анализ проводится путем сопоставления показателя за отчетный п</w:t>
      </w:r>
      <w:r w:rsidRPr="00693E20">
        <w:rPr>
          <w:sz w:val="28"/>
          <w:szCs w:val="28"/>
        </w:rPr>
        <w:t>е</w:t>
      </w:r>
      <w:r w:rsidRPr="00693E20">
        <w:rPr>
          <w:sz w:val="28"/>
          <w:szCs w:val="28"/>
        </w:rPr>
        <w:t xml:space="preserve">риод с аналогичным показателем за предыдущий (базовый) период. </w:t>
      </w: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По ежегодным результатам мониторинга осуществляется своевреме</w:t>
      </w:r>
      <w:r w:rsidRPr="00693E20">
        <w:rPr>
          <w:sz w:val="28"/>
          <w:szCs w:val="28"/>
        </w:rPr>
        <w:t>н</w:t>
      </w:r>
      <w:r w:rsidRPr="00693E20">
        <w:rPr>
          <w:sz w:val="28"/>
          <w:szCs w:val="28"/>
        </w:rPr>
        <w:t>ная корректировка Программы. Решение о корректировке Программы пр</w:t>
      </w:r>
      <w:r w:rsidRPr="00693E20">
        <w:rPr>
          <w:sz w:val="28"/>
          <w:szCs w:val="28"/>
        </w:rPr>
        <w:t>и</w:t>
      </w:r>
      <w:r w:rsidRPr="00693E20">
        <w:rPr>
          <w:sz w:val="28"/>
          <w:szCs w:val="28"/>
        </w:rPr>
        <w:t>нимается администрацией Шабельского сельского поселения по итогам еж</w:t>
      </w:r>
      <w:r w:rsidRPr="00693E20">
        <w:rPr>
          <w:sz w:val="28"/>
          <w:szCs w:val="28"/>
        </w:rPr>
        <w:t>е</w:t>
      </w:r>
      <w:r w:rsidRPr="00693E20">
        <w:rPr>
          <w:sz w:val="28"/>
          <w:szCs w:val="28"/>
        </w:rPr>
        <w:t>годного рассмотрения отчета о ходе реализации Программы или по пре</w:t>
      </w:r>
      <w:r w:rsidRPr="00693E20">
        <w:rPr>
          <w:sz w:val="28"/>
          <w:szCs w:val="28"/>
        </w:rPr>
        <w:t>д</w:t>
      </w:r>
      <w:r w:rsidRPr="00693E20">
        <w:rPr>
          <w:sz w:val="28"/>
          <w:szCs w:val="28"/>
        </w:rPr>
        <w:t xml:space="preserve">ставлению </w:t>
      </w:r>
      <w:r>
        <w:rPr>
          <w:sz w:val="28"/>
          <w:szCs w:val="28"/>
        </w:rPr>
        <w:t>г</w:t>
      </w:r>
      <w:r w:rsidRPr="00693E20">
        <w:rPr>
          <w:sz w:val="28"/>
          <w:szCs w:val="28"/>
        </w:rPr>
        <w:t>лавы Шабельского сельского поселения</w:t>
      </w:r>
      <w:r>
        <w:rPr>
          <w:sz w:val="28"/>
          <w:szCs w:val="28"/>
        </w:rPr>
        <w:t xml:space="preserve"> Щербиновского района</w:t>
      </w:r>
      <w:r w:rsidRPr="00693E20">
        <w:rPr>
          <w:sz w:val="28"/>
          <w:szCs w:val="28"/>
        </w:rPr>
        <w:t xml:space="preserve">. </w:t>
      </w:r>
    </w:p>
    <w:p w:rsidR="00B760DD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Основные прогнозные показатели развития транспортной инфрастру</w:t>
      </w:r>
      <w:r w:rsidRPr="00693E20">
        <w:rPr>
          <w:rFonts w:ascii="Times New Roman" w:hAnsi="Times New Roman"/>
          <w:sz w:val="28"/>
          <w:szCs w:val="28"/>
        </w:rPr>
        <w:t>к</w:t>
      </w:r>
      <w:r w:rsidRPr="00693E20">
        <w:rPr>
          <w:rFonts w:ascii="Times New Roman" w:hAnsi="Times New Roman"/>
          <w:sz w:val="28"/>
          <w:szCs w:val="28"/>
        </w:rPr>
        <w:t>туры Шабельского сельского поселения на период 201</w:t>
      </w:r>
      <w:r>
        <w:rPr>
          <w:rFonts w:ascii="Times New Roman" w:hAnsi="Times New Roman"/>
          <w:sz w:val="28"/>
          <w:szCs w:val="28"/>
        </w:rPr>
        <w:t>8</w:t>
      </w:r>
      <w:r w:rsidRPr="00693E20">
        <w:rPr>
          <w:rFonts w:ascii="Times New Roman" w:hAnsi="Times New Roman"/>
          <w:sz w:val="28"/>
          <w:szCs w:val="28"/>
        </w:rPr>
        <w:t>-2030 годов привед</w:t>
      </w:r>
      <w:r w:rsidRPr="00693E20">
        <w:rPr>
          <w:rFonts w:ascii="Times New Roman" w:hAnsi="Times New Roman"/>
          <w:sz w:val="28"/>
          <w:szCs w:val="28"/>
        </w:rPr>
        <w:t>е</w:t>
      </w:r>
      <w:r w:rsidRPr="00693E20">
        <w:rPr>
          <w:rFonts w:ascii="Times New Roman" w:hAnsi="Times New Roman"/>
          <w:sz w:val="28"/>
          <w:szCs w:val="28"/>
        </w:rPr>
        <w:t>ны в таблице 6.</w:t>
      </w:r>
    </w:p>
    <w:p w:rsidR="00B760DD" w:rsidRPr="002E6879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2E6879" w:rsidRDefault="00B760DD" w:rsidP="002E12D2">
      <w:pPr>
        <w:spacing w:after="120"/>
        <w:jc w:val="right"/>
      </w:pPr>
      <w:r w:rsidRPr="002E6879">
        <w:rPr>
          <w:sz w:val="28"/>
        </w:rPr>
        <w:t>Таблица 6.</w:t>
      </w:r>
    </w:p>
    <w:p w:rsidR="00B760DD" w:rsidRPr="002E6879" w:rsidRDefault="00B760DD" w:rsidP="00543B48">
      <w:pPr>
        <w:pStyle w:val="S"/>
        <w:spacing w:after="1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6879">
        <w:rPr>
          <w:rFonts w:ascii="Times New Roman" w:hAnsi="Times New Roman"/>
          <w:b/>
          <w:sz w:val="28"/>
          <w:szCs w:val="28"/>
        </w:rPr>
        <w:t xml:space="preserve">Территория </w:t>
      </w:r>
      <w:r>
        <w:rPr>
          <w:rFonts w:ascii="Times New Roman" w:hAnsi="Times New Roman"/>
          <w:b/>
          <w:sz w:val="28"/>
          <w:szCs w:val="28"/>
        </w:rPr>
        <w:t>Шабельского</w:t>
      </w:r>
      <w:r w:rsidRPr="002E6879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tbl>
      <w:tblPr>
        <w:tblW w:w="9356" w:type="dxa"/>
        <w:tblInd w:w="-5" w:type="dxa"/>
        <w:tblLayout w:type="fixed"/>
        <w:tblLook w:val="00A0"/>
      </w:tblPr>
      <w:tblGrid>
        <w:gridCol w:w="709"/>
        <w:gridCol w:w="4338"/>
        <w:gridCol w:w="1548"/>
        <w:gridCol w:w="1275"/>
        <w:gridCol w:w="1486"/>
      </w:tblGrid>
      <w:tr w:rsidR="00B760DD" w:rsidRPr="00E2123F" w:rsidTr="002E12D2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B760DD" w:rsidRPr="00E2123F" w:rsidTr="002E6879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A633E0" w:rsidRDefault="00B760DD" w:rsidP="002E6879">
            <w:pPr>
              <w:pStyle w:val="a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B760DD" w:rsidRPr="00E2123F" w:rsidTr="002E12D2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B760DD" w:rsidRPr="00E2123F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760DD" w:rsidRPr="00196FB3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60DD" w:rsidRPr="00196FB3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2E6879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60DD" w:rsidRPr="00196FB3" w:rsidRDefault="00B760DD" w:rsidP="002E12D2">
      <w:pPr>
        <w:spacing w:after="120"/>
      </w:pPr>
    </w:p>
    <w:p w:rsidR="00B760DD" w:rsidRPr="00693E20" w:rsidRDefault="00B760DD" w:rsidP="002E6879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Перечень целевых показателей, используемых для оценки результати</w:t>
      </w:r>
      <w:r w:rsidRPr="00693E20">
        <w:rPr>
          <w:sz w:val="28"/>
          <w:szCs w:val="28"/>
        </w:rPr>
        <w:t>в</w:t>
      </w:r>
      <w:r w:rsidRPr="00693E20">
        <w:rPr>
          <w:sz w:val="28"/>
          <w:szCs w:val="28"/>
        </w:rPr>
        <w:t>ности и эффективности Программы (контрольные показатели реализации Программы):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-отремонтировано автомобильных дорог общего пользования муниц</w:t>
      </w:r>
      <w:r w:rsidRPr="00693E20">
        <w:rPr>
          <w:rFonts w:ascii="Times New Roman" w:hAnsi="Times New Roman"/>
          <w:sz w:val="28"/>
          <w:szCs w:val="28"/>
        </w:rPr>
        <w:t>и</w:t>
      </w:r>
      <w:r w:rsidRPr="00693E20">
        <w:rPr>
          <w:rFonts w:ascii="Times New Roman" w:hAnsi="Times New Roman"/>
          <w:sz w:val="28"/>
          <w:szCs w:val="28"/>
        </w:rPr>
        <w:t>пального значения, км;</w:t>
      </w:r>
    </w:p>
    <w:p w:rsidR="00B760DD" w:rsidRPr="00693E20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-доля протяженности автомобильных дорого общего пользования м</w:t>
      </w:r>
      <w:r w:rsidRPr="00693E20">
        <w:rPr>
          <w:rFonts w:ascii="Times New Roman" w:hAnsi="Times New Roman"/>
          <w:sz w:val="28"/>
          <w:szCs w:val="28"/>
        </w:rPr>
        <w:t>у</w:t>
      </w:r>
      <w:r w:rsidRPr="00693E20">
        <w:rPr>
          <w:rFonts w:ascii="Times New Roman" w:hAnsi="Times New Roman"/>
          <w:sz w:val="28"/>
          <w:szCs w:val="28"/>
        </w:rPr>
        <w:t>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B760DD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-доля дорожно-транспортных происшествий (далее – ДТП), соверш</w:t>
      </w:r>
      <w:r w:rsidRPr="00693E20">
        <w:rPr>
          <w:rFonts w:ascii="Times New Roman" w:hAnsi="Times New Roman"/>
          <w:sz w:val="28"/>
          <w:szCs w:val="28"/>
        </w:rPr>
        <w:t>е</w:t>
      </w:r>
      <w:r w:rsidRPr="00693E20">
        <w:rPr>
          <w:rFonts w:ascii="Times New Roman" w:hAnsi="Times New Roman"/>
          <w:sz w:val="28"/>
          <w:szCs w:val="28"/>
        </w:rPr>
        <w:t>нию которых сопутствовало наличие неудовлетворительных дорожных</w:t>
      </w:r>
      <w:r w:rsidRPr="00693E20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693E20">
        <w:rPr>
          <w:rFonts w:ascii="Times New Roman" w:hAnsi="Times New Roman"/>
          <w:sz w:val="28"/>
          <w:szCs w:val="28"/>
        </w:rPr>
        <w:t>усл</w:t>
      </w:r>
      <w:r w:rsidRPr="00693E20">
        <w:rPr>
          <w:rFonts w:ascii="Times New Roman" w:hAnsi="Times New Roman"/>
          <w:sz w:val="28"/>
          <w:szCs w:val="28"/>
        </w:rPr>
        <w:t>о</w:t>
      </w:r>
      <w:r w:rsidRPr="00693E20">
        <w:rPr>
          <w:rFonts w:ascii="Times New Roman" w:hAnsi="Times New Roman"/>
          <w:sz w:val="28"/>
          <w:szCs w:val="28"/>
        </w:rPr>
        <w:t>вий, в общем количестве ДТП, единицы на 1 тыс. автотранспортных средств.</w:t>
      </w:r>
    </w:p>
    <w:p w:rsidR="00B760DD" w:rsidRPr="00473FC7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473FC7" w:rsidRDefault="00B760DD" w:rsidP="002E12D2">
      <w:pPr>
        <w:pStyle w:val="S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  <w:r w:rsidRPr="00473FC7">
        <w:rPr>
          <w:rFonts w:ascii="Times New Roman" w:hAnsi="Times New Roman"/>
          <w:sz w:val="28"/>
          <w:szCs w:val="28"/>
        </w:rPr>
        <w:t>Таблица 7.</w:t>
      </w:r>
    </w:p>
    <w:tbl>
      <w:tblPr>
        <w:tblW w:w="4081" w:type="pct"/>
        <w:tblLayout w:type="fixed"/>
        <w:tblLook w:val="00A0"/>
      </w:tblPr>
      <w:tblGrid>
        <w:gridCol w:w="538"/>
        <w:gridCol w:w="2831"/>
        <w:gridCol w:w="1137"/>
        <w:gridCol w:w="827"/>
        <w:gridCol w:w="825"/>
        <w:gridCol w:w="827"/>
        <w:gridCol w:w="827"/>
      </w:tblGrid>
      <w:tr w:rsidR="00B760DD" w:rsidRPr="00473FC7" w:rsidTr="00693E20">
        <w:trPr>
          <w:cantSplit/>
          <w:trHeight w:val="113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Едини-ца и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мере-ния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2021-2030</w:t>
            </w:r>
          </w:p>
        </w:tc>
      </w:tr>
      <w:tr w:rsidR="00B760DD" w:rsidRPr="00E2123F" w:rsidTr="00693E20">
        <w:trPr>
          <w:cantSplit/>
          <w:trHeight w:val="1134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а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ния местного значения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693E20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B760DD" w:rsidRPr="00E2123F" w:rsidTr="00693E20">
        <w:trPr>
          <w:cantSplit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доля протяженности а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в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томобильных дорог 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б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щего пользования мес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ного значения, не отв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е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чающих нормативным требованиям, в общей протяженности автом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E2123F" w:rsidTr="00693E20">
        <w:trPr>
          <w:cantSplit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Pr="00473FC7" w:rsidRDefault="00B760DD" w:rsidP="002E12D2">
      <w:pPr>
        <w:pStyle w:val="S"/>
        <w:spacing w:after="120"/>
        <w:rPr>
          <w:highlight w:val="yellow"/>
        </w:rPr>
      </w:pPr>
    </w:p>
    <w:p w:rsidR="00B760DD" w:rsidRPr="00473FC7" w:rsidRDefault="00B760DD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693E20">
        <w:rPr>
          <w:rFonts w:ascii="Times New Roman" w:hAnsi="Times New Roman"/>
          <w:sz w:val="28"/>
          <w:szCs w:val="28"/>
        </w:rPr>
        <w:t>Целевые показатели развития транспортной инфраструктуры Шабел</w:t>
      </w:r>
      <w:r w:rsidRPr="00693E20">
        <w:rPr>
          <w:rFonts w:ascii="Times New Roman" w:hAnsi="Times New Roman"/>
          <w:sz w:val="28"/>
          <w:szCs w:val="28"/>
        </w:rPr>
        <w:t>ь</w:t>
      </w:r>
      <w:r w:rsidRPr="00693E20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 Щербиновского района </w:t>
      </w:r>
      <w:r w:rsidRPr="00693E20">
        <w:rPr>
          <w:rFonts w:ascii="Times New Roman" w:hAnsi="Times New Roman"/>
          <w:sz w:val="28"/>
          <w:szCs w:val="28"/>
        </w:rPr>
        <w:t xml:space="preserve">представлены в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693E20">
        <w:rPr>
          <w:rFonts w:ascii="Times New Roman" w:hAnsi="Times New Roman"/>
          <w:sz w:val="28"/>
          <w:szCs w:val="28"/>
        </w:rPr>
        <w:t>таблице 8.</w:t>
      </w:r>
    </w:p>
    <w:p w:rsidR="00B760DD" w:rsidRPr="00473FC7" w:rsidRDefault="00B760DD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473FC7" w:rsidRDefault="00B760DD" w:rsidP="002E12D2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73FC7">
        <w:rPr>
          <w:rFonts w:ascii="Times New Roman" w:hAnsi="Times New Roman"/>
          <w:sz w:val="28"/>
          <w:szCs w:val="28"/>
        </w:rPr>
        <w:t>Таблица 8.</w:t>
      </w:r>
    </w:p>
    <w:p w:rsidR="00B760DD" w:rsidRPr="00473FC7" w:rsidRDefault="00B760DD" w:rsidP="00543B48">
      <w:pPr>
        <w:pStyle w:val="S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B760DD" w:rsidRPr="00473FC7" w:rsidRDefault="00B760DD" w:rsidP="002E12D2">
      <w:pPr>
        <w:pStyle w:val="S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6" w:type="dxa"/>
        <w:jc w:val="center"/>
        <w:tblLayout w:type="fixed"/>
        <w:tblLook w:val="00A0"/>
      </w:tblPr>
      <w:tblGrid>
        <w:gridCol w:w="841"/>
        <w:gridCol w:w="3838"/>
        <w:gridCol w:w="1920"/>
        <w:gridCol w:w="1701"/>
        <w:gridCol w:w="1276"/>
      </w:tblGrid>
      <w:tr w:rsidR="00B760DD" w:rsidRPr="00E2123F" w:rsidTr="00081948">
        <w:trPr>
          <w:cantSplit/>
          <w:tblHeader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Единица изм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B760DD" w:rsidRPr="00E2123F" w:rsidTr="00081948">
        <w:trPr>
          <w:trHeight w:val="56"/>
          <w:jc w:val="center"/>
        </w:trPr>
        <w:tc>
          <w:tcPr>
            <w:tcW w:w="95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A633E0" w:rsidRDefault="00B760DD" w:rsidP="002E12D2">
            <w:pPr>
              <w:pStyle w:val="a0"/>
              <w:spacing w:after="120"/>
              <w:rPr>
                <w:rFonts w:ascii="Times New Roman" w:hAnsi="Times New Roman"/>
                <w:b/>
              </w:rPr>
            </w:pPr>
            <w:r w:rsidRPr="00A633E0">
              <w:rPr>
                <w:rFonts w:ascii="Times New Roman" w:hAnsi="Times New Roman"/>
                <w:b/>
                <w:sz w:val="24"/>
              </w:rPr>
              <w:t>Население</w:t>
            </w:r>
          </w:p>
        </w:tc>
      </w:tr>
      <w:tr w:rsidR="00B760DD" w:rsidRPr="00E2123F" w:rsidTr="00081948">
        <w:trPr>
          <w:trHeight w:val="56"/>
          <w:jc w:val="center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0DD" w:rsidRPr="00E2123F" w:rsidTr="00081948">
        <w:trPr>
          <w:trHeight w:val="255"/>
          <w:jc w:val="center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b/>
                <w:sz w:val="24"/>
                <w:szCs w:val="24"/>
              </w:rPr>
            </w:pPr>
            <w:r w:rsidRPr="00A633E0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B760DD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протяженность линий обществе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0DD" w:rsidRPr="00E2123F" w:rsidTr="00693E20">
        <w:trPr>
          <w:trHeight w:val="6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 двойного п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у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60DD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897D02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</w:tr>
      <w:tr w:rsidR="00B760DD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из общей протяженности автом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бильных дорог улицы с капитал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ь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897D02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</w:tr>
      <w:tr w:rsidR="00B760DD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обеспеченность населения инд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видуальными легковыми автом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B760DD" w:rsidRPr="00E2123F" w:rsidTr="00081948">
        <w:trPr>
          <w:trHeight w:val="344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количество автозаправочных ста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н</w:t>
            </w:r>
            <w:r w:rsidRPr="00A633E0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A633E0" w:rsidRDefault="00B760DD" w:rsidP="00473FC7">
            <w:pPr>
              <w:pStyle w:val="a0"/>
              <w:rPr>
                <w:rFonts w:ascii="Times New Roman" w:hAnsi="Times New Roman"/>
                <w:sz w:val="24"/>
                <w:szCs w:val="24"/>
              </w:rPr>
            </w:pPr>
            <w:r w:rsidRPr="00A633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Default="00B760DD" w:rsidP="00473FC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473FC7" w:rsidRDefault="00B760DD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>Раздел 7. Предложения по институциональным преобразованиям, с</w:t>
      </w:r>
      <w:r w:rsidRPr="00473FC7">
        <w:rPr>
          <w:rFonts w:ascii="Times New Roman" w:hAnsi="Times New Roman"/>
          <w:b/>
          <w:sz w:val="28"/>
          <w:szCs w:val="28"/>
        </w:rPr>
        <w:t>о</w:t>
      </w:r>
      <w:r w:rsidRPr="00473FC7">
        <w:rPr>
          <w:rFonts w:ascii="Times New Roman" w:hAnsi="Times New Roman"/>
          <w:b/>
          <w:sz w:val="28"/>
          <w:szCs w:val="28"/>
        </w:rPr>
        <w:t>вершенствованию правового и информационного обеспечения деятел</w:t>
      </w:r>
      <w:r w:rsidRPr="00473FC7">
        <w:rPr>
          <w:rFonts w:ascii="Times New Roman" w:hAnsi="Times New Roman"/>
          <w:b/>
          <w:sz w:val="28"/>
          <w:szCs w:val="28"/>
        </w:rPr>
        <w:t>ь</w:t>
      </w:r>
      <w:r w:rsidRPr="00473FC7">
        <w:rPr>
          <w:rFonts w:ascii="Times New Roman" w:hAnsi="Times New Roman"/>
          <w:b/>
          <w:sz w:val="28"/>
          <w:szCs w:val="28"/>
        </w:rPr>
        <w:t xml:space="preserve">ности в сфере проектирования, строительства, реконструкции объектов транспортной инфраструктуры на территории </w:t>
      </w:r>
    </w:p>
    <w:p w:rsidR="00B760DD" w:rsidRPr="00473FC7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Шабельского</w:t>
      </w:r>
      <w:r w:rsidRPr="00473FC7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>Щербиновского</w:t>
      </w:r>
      <w:r w:rsidRPr="00473FC7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B760DD" w:rsidRPr="00E2123F" w:rsidRDefault="00B760DD" w:rsidP="002E12D2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Функциональный механизм реализации Программы включает следу</w:t>
      </w:r>
      <w:r w:rsidRPr="00693E20">
        <w:rPr>
          <w:sz w:val="28"/>
          <w:szCs w:val="28"/>
        </w:rPr>
        <w:t>ю</w:t>
      </w:r>
      <w:r w:rsidRPr="00693E20">
        <w:rPr>
          <w:sz w:val="28"/>
          <w:szCs w:val="28"/>
        </w:rPr>
        <w:t>щие элементы:</w:t>
      </w: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-стратегическое планирование и прогнозирование (определение страт</w:t>
      </w:r>
      <w:r w:rsidRPr="00693E20">
        <w:rPr>
          <w:sz w:val="28"/>
          <w:szCs w:val="28"/>
        </w:rPr>
        <w:t>е</w:t>
      </w:r>
      <w:r w:rsidRPr="00693E20">
        <w:rPr>
          <w:sz w:val="28"/>
          <w:szCs w:val="28"/>
        </w:rPr>
        <w:t>гических направлений, темпов, пропорций структурной политики развития хозяйственного комплекса сельского поселения в целом, его важнейших о</w:t>
      </w:r>
      <w:r w:rsidRPr="00693E20">
        <w:rPr>
          <w:sz w:val="28"/>
          <w:szCs w:val="28"/>
        </w:rPr>
        <w:t>т</w:t>
      </w:r>
      <w:r w:rsidRPr="00693E20">
        <w:rPr>
          <w:sz w:val="28"/>
          <w:szCs w:val="28"/>
        </w:rPr>
        <w:t>раслевых и межотраслевых комплексов), трансформированное в систему программных мероприятий (проектов) и плановых показателей их результ</w:t>
      </w:r>
      <w:r w:rsidRPr="00693E20">
        <w:rPr>
          <w:sz w:val="28"/>
          <w:szCs w:val="28"/>
        </w:rPr>
        <w:t>а</w:t>
      </w:r>
      <w:r w:rsidRPr="00693E20">
        <w:rPr>
          <w:sz w:val="28"/>
          <w:szCs w:val="28"/>
        </w:rPr>
        <w:t>тивности;</w:t>
      </w: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</w:t>
      </w:r>
      <w:r w:rsidRPr="00693E20">
        <w:rPr>
          <w:sz w:val="28"/>
          <w:szCs w:val="28"/>
        </w:rPr>
        <w:t>о</w:t>
      </w:r>
      <w:r w:rsidRPr="00693E20">
        <w:rPr>
          <w:sz w:val="28"/>
          <w:szCs w:val="28"/>
        </w:rPr>
        <w:t>нальные программы) до конкретных мероприятий, исполнения бюджета Пр</w:t>
      </w:r>
      <w:r w:rsidRPr="00693E20">
        <w:rPr>
          <w:sz w:val="28"/>
          <w:szCs w:val="28"/>
        </w:rPr>
        <w:t>о</w:t>
      </w:r>
      <w:r w:rsidRPr="00693E20">
        <w:rPr>
          <w:sz w:val="28"/>
          <w:szCs w:val="28"/>
        </w:rPr>
        <w:t>граммы в разрезе муниципальных функциональных программ, а также р</w:t>
      </w:r>
      <w:r w:rsidRPr="00693E20">
        <w:rPr>
          <w:sz w:val="28"/>
          <w:szCs w:val="28"/>
        </w:rPr>
        <w:t>е</w:t>
      </w:r>
      <w:r w:rsidRPr="00693E20">
        <w:rPr>
          <w:sz w:val="28"/>
          <w:szCs w:val="28"/>
        </w:rPr>
        <w:t>гиональных функциональных программ, содержащих мероприятия, реал</w:t>
      </w:r>
      <w:r w:rsidRPr="00693E20">
        <w:rPr>
          <w:sz w:val="28"/>
          <w:szCs w:val="28"/>
        </w:rPr>
        <w:t>и</w:t>
      </w:r>
      <w:r w:rsidRPr="00693E20">
        <w:rPr>
          <w:sz w:val="28"/>
          <w:szCs w:val="28"/>
        </w:rPr>
        <w:t>зуемые на территории Шабельского сельского поселения; мониторинга до</w:t>
      </w:r>
      <w:r w:rsidRPr="00693E20">
        <w:rPr>
          <w:sz w:val="28"/>
          <w:szCs w:val="28"/>
        </w:rPr>
        <w:t>с</w:t>
      </w:r>
      <w:r w:rsidRPr="00693E20">
        <w:rPr>
          <w:sz w:val="28"/>
          <w:szCs w:val="28"/>
        </w:rPr>
        <w:t>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-правовые рычаги влияния на экономическое развитие (совершенств</w:t>
      </w:r>
      <w:r w:rsidRPr="00693E20">
        <w:rPr>
          <w:sz w:val="28"/>
          <w:szCs w:val="28"/>
        </w:rPr>
        <w:t>о</w:t>
      </w:r>
      <w:r w:rsidRPr="00693E20">
        <w:rPr>
          <w:sz w:val="28"/>
          <w:szCs w:val="28"/>
        </w:rPr>
        <w:t>вание нормативной правовой базы и механизмов правоприменения на фед</w:t>
      </w:r>
      <w:r w:rsidRPr="00693E20">
        <w:rPr>
          <w:sz w:val="28"/>
          <w:szCs w:val="28"/>
        </w:rPr>
        <w:t>е</w:t>
      </w:r>
      <w:r w:rsidRPr="00693E20">
        <w:rPr>
          <w:sz w:val="28"/>
          <w:szCs w:val="28"/>
        </w:rPr>
        <w:t>ральном, региональном и муниципальном уровне, включая в том числе пре</w:t>
      </w:r>
      <w:r w:rsidRPr="00693E20">
        <w:rPr>
          <w:sz w:val="28"/>
          <w:szCs w:val="28"/>
        </w:rPr>
        <w:t>д</w:t>
      </w:r>
      <w:r w:rsidRPr="00693E20">
        <w:rPr>
          <w:sz w:val="28"/>
          <w:szCs w:val="28"/>
        </w:rPr>
        <w:t>ложения по мерам совершенствования налогового и технического регулир</w:t>
      </w:r>
      <w:r w:rsidRPr="00693E20">
        <w:rPr>
          <w:sz w:val="28"/>
          <w:szCs w:val="28"/>
        </w:rPr>
        <w:t>о</w:t>
      </w:r>
      <w:r w:rsidRPr="00693E20">
        <w:rPr>
          <w:sz w:val="28"/>
          <w:szCs w:val="28"/>
        </w:rPr>
        <w:t>вания, совокупность нормативных правовых документов федерального, о</w:t>
      </w:r>
      <w:r w:rsidRPr="00693E20">
        <w:rPr>
          <w:sz w:val="28"/>
          <w:szCs w:val="28"/>
        </w:rPr>
        <w:t>б</w:t>
      </w:r>
      <w:r w:rsidRPr="00693E20">
        <w:rPr>
          <w:sz w:val="28"/>
          <w:szCs w:val="28"/>
        </w:rPr>
        <w:t>ластного и муниципального уровня, способствующих деловой и инвестиц</w:t>
      </w:r>
      <w:r w:rsidRPr="00693E20">
        <w:rPr>
          <w:sz w:val="28"/>
          <w:szCs w:val="28"/>
        </w:rPr>
        <w:t>и</w:t>
      </w:r>
      <w:r w:rsidRPr="00693E20">
        <w:rPr>
          <w:sz w:val="28"/>
          <w:szCs w:val="28"/>
        </w:rPr>
        <w:t>онной активности, а также регулирующих отношения федеральных, облас</w:t>
      </w:r>
      <w:r w:rsidRPr="00693E20">
        <w:rPr>
          <w:sz w:val="28"/>
          <w:szCs w:val="28"/>
        </w:rPr>
        <w:t>т</w:t>
      </w:r>
      <w:r w:rsidRPr="00693E20">
        <w:rPr>
          <w:sz w:val="28"/>
          <w:szCs w:val="28"/>
        </w:rPr>
        <w:t>ных и муниципальных органов, заказчиков и исполнителей в процессе реал</w:t>
      </w:r>
      <w:r w:rsidRPr="00693E20">
        <w:rPr>
          <w:sz w:val="28"/>
          <w:szCs w:val="28"/>
        </w:rPr>
        <w:t>и</w:t>
      </w:r>
      <w:r w:rsidRPr="00693E20">
        <w:rPr>
          <w:sz w:val="28"/>
          <w:szCs w:val="28"/>
        </w:rPr>
        <w:t>зации мероприятий и проектов Программы);</w:t>
      </w:r>
    </w:p>
    <w:p w:rsidR="00B760DD" w:rsidRPr="00693E20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-организационная структура управления Программой (определение с</w:t>
      </w:r>
      <w:r w:rsidRPr="00693E20">
        <w:rPr>
          <w:sz w:val="28"/>
          <w:szCs w:val="28"/>
        </w:rPr>
        <w:t>о</w:t>
      </w:r>
      <w:r w:rsidRPr="00693E20">
        <w:rPr>
          <w:sz w:val="28"/>
          <w:szCs w:val="28"/>
        </w:rPr>
        <w:t>става, функций и согласованности звеньев административно-хозяйственного управления), в том числе распределение полномочий и ответственности ме</w:t>
      </w:r>
      <w:r w:rsidRPr="00693E20">
        <w:rPr>
          <w:sz w:val="28"/>
          <w:szCs w:val="28"/>
        </w:rPr>
        <w:t>ж</w:t>
      </w:r>
      <w:r w:rsidRPr="00693E20">
        <w:rPr>
          <w:sz w:val="28"/>
          <w:szCs w:val="28"/>
        </w:rPr>
        <w:t>ду участниками реализации Программы, необходимых и достаточных для достижения целей Программы;</w:t>
      </w:r>
    </w:p>
    <w:p w:rsidR="00B760DD" w:rsidRPr="00473FC7" w:rsidRDefault="00B760DD" w:rsidP="00473FC7">
      <w:pPr>
        <w:ind w:firstLine="709"/>
        <w:jc w:val="both"/>
        <w:rPr>
          <w:sz w:val="28"/>
          <w:szCs w:val="28"/>
        </w:rPr>
      </w:pPr>
      <w:r w:rsidRPr="00693E20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</w:t>
      </w:r>
      <w:r w:rsidRPr="00693E20">
        <w:rPr>
          <w:sz w:val="28"/>
          <w:szCs w:val="28"/>
        </w:rPr>
        <w:t>а</w:t>
      </w:r>
      <w:r w:rsidRPr="00693E20">
        <w:rPr>
          <w:sz w:val="28"/>
          <w:szCs w:val="28"/>
        </w:rPr>
        <w:t>ции.</w:t>
      </w:r>
    </w:p>
    <w:p w:rsidR="00B760DD" w:rsidRPr="00473FC7" w:rsidRDefault="00B760DD" w:rsidP="00473FC7">
      <w:pPr>
        <w:ind w:firstLine="709"/>
        <w:jc w:val="both"/>
        <w:rPr>
          <w:sz w:val="28"/>
          <w:szCs w:val="28"/>
        </w:rPr>
      </w:pPr>
    </w:p>
    <w:p w:rsidR="00B760DD" w:rsidRPr="00473FC7" w:rsidRDefault="00B760DD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Default="00B760DD" w:rsidP="00543B4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B760DD" w:rsidRDefault="00B760DD" w:rsidP="000D4FE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60DD" w:rsidRPr="00764206" w:rsidRDefault="00B760DD" w:rsidP="000D4FE7">
      <w:pPr>
        <w:rPr>
          <w:b/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С.Ю. Цирул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</w:t>
      </w:r>
    </w:p>
    <w:sectPr w:rsidR="00B760DD" w:rsidRPr="00764206" w:rsidSect="00FD22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0DD" w:rsidRDefault="00B760DD" w:rsidP="00FD22D0">
      <w:r>
        <w:separator/>
      </w:r>
    </w:p>
  </w:endnote>
  <w:endnote w:type="continuationSeparator" w:id="1">
    <w:p w:rsidR="00B760DD" w:rsidRDefault="00B760DD" w:rsidP="00FD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0DD" w:rsidRDefault="00B760DD" w:rsidP="00FD22D0">
      <w:r>
        <w:separator/>
      </w:r>
    </w:p>
  </w:footnote>
  <w:footnote w:type="continuationSeparator" w:id="1">
    <w:p w:rsidR="00B760DD" w:rsidRDefault="00B760DD" w:rsidP="00FD2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0DD" w:rsidRDefault="00B760DD">
    <w:pPr>
      <w:pStyle w:val="Header"/>
      <w:jc w:val="center"/>
    </w:pPr>
    <w:fldSimple w:instr=" PAGE   \* MERGEFORMAT ">
      <w:r>
        <w:rPr>
          <w:noProof/>
        </w:rPr>
        <w:t>37</w:t>
      </w:r>
    </w:fldSimple>
  </w:p>
  <w:p w:rsidR="00B760DD" w:rsidRDefault="00B760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F734BBB"/>
    <w:multiLevelType w:val="hybridMultilevel"/>
    <w:tmpl w:val="310ABEAE"/>
    <w:lvl w:ilvl="0" w:tplc="FFFFFFFF"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105"/>
    <w:rsid w:val="00000391"/>
    <w:rsid w:val="00000DB7"/>
    <w:rsid w:val="000043A4"/>
    <w:rsid w:val="00010BED"/>
    <w:rsid w:val="000218D4"/>
    <w:rsid w:val="00023980"/>
    <w:rsid w:val="00024363"/>
    <w:rsid w:val="000255A4"/>
    <w:rsid w:val="0003224E"/>
    <w:rsid w:val="00032295"/>
    <w:rsid w:val="00032AAA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92264"/>
    <w:rsid w:val="000931A9"/>
    <w:rsid w:val="00095400"/>
    <w:rsid w:val="00095B18"/>
    <w:rsid w:val="000A5EFF"/>
    <w:rsid w:val="000B2DA8"/>
    <w:rsid w:val="000C1F50"/>
    <w:rsid w:val="000C3BE2"/>
    <w:rsid w:val="000C524D"/>
    <w:rsid w:val="000C69E5"/>
    <w:rsid w:val="000C7225"/>
    <w:rsid w:val="000C72F3"/>
    <w:rsid w:val="000C77EB"/>
    <w:rsid w:val="000D1AEC"/>
    <w:rsid w:val="000D36D6"/>
    <w:rsid w:val="000D4FE7"/>
    <w:rsid w:val="000D7073"/>
    <w:rsid w:val="000E3066"/>
    <w:rsid w:val="000F3EEE"/>
    <w:rsid w:val="001106D0"/>
    <w:rsid w:val="00114B5F"/>
    <w:rsid w:val="00117952"/>
    <w:rsid w:val="001250FC"/>
    <w:rsid w:val="00141213"/>
    <w:rsid w:val="001414A8"/>
    <w:rsid w:val="00142ED1"/>
    <w:rsid w:val="00146018"/>
    <w:rsid w:val="001526D6"/>
    <w:rsid w:val="00157E9E"/>
    <w:rsid w:val="001633E8"/>
    <w:rsid w:val="00167766"/>
    <w:rsid w:val="00172EEB"/>
    <w:rsid w:val="00184715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E49FA"/>
    <w:rsid w:val="00200C7E"/>
    <w:rsid w:val="002040CE"/>
    <w:rsid w:val="00205B72"/>
    <w:rsid w:val="0021227D"/>
    <w:rsid w:val="0021439E"/>
    <w:rsid w:val="002242B9"/>
    <w:rsid w:val="00231B8E"/>
    <w:rsid w:val="00242A28"/>
    <w:rsid w:val="002478B3"/>
    <w:rsid w:val="00270B20"/>
    <w:rsid w:val="00275A09"/>
    <w:rsid w:val="002769FD"/>
    <w:rsid w:val="00280932"/>
    <w:rsid w:val="00285248"/>
    <w:rsid w:val="002855AC"/>
    <w:rsid w:val="002871F8"/>
    <w:rsid w:val="00292AB9"/>
    <w:rsid w:val="002953A7"/>
    <w:rsid w:val="0029770B"/>
    <w:rsid w:val="002A09B6"/>
    <w:rsid w:val="002A224F"/>
    <w:rsid w:val="002A5A32"/>
    <w:rsid w:val="002A5F5B"/>
    <w:rsid w:val="002C1676"/>
    <w:rsid w:val="002C207A"/>
    <w:rsid w:val="002C2637"/>
    <w:rsid w:val="002D69A7"/>
    <w:rsid w:val="002E12D2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4F41"/>
    <w:rsid w:val="003565FA"/>
    <w:rsid w:val="00357811"/>
    <w:rsid w:val="00363C50"/>
    <w:rsid w:val="003654CB"/>
    <w:rsid w:val="00373BE3"/>
    <w:rsid w:val="00377239"/>
    <w:rsid w:val="003856F9"/>
    <w:rsid w:val="003962A4"/>
    <w:rsid w:val="003A574F"/>
    <w:rsid w:val="003B3222"/>
    <w:rsid w:val="003C284B"/>
    <w:rsid w:val="003D1506"/>
    <w:rsid w:val="003D23D7"/>
    <w:rsid w:val="003D5530"/>
    <w:rsid w:val="003E43C5"/>
    <w:rsid w:val="003E61E9"/>
    <w:rsid w:val="003E7105"/>
    <w:rsid w:val="003E739A"/>
    <w:rsid w:val="003F1AFD"/>
    <w:rsid w:val="003F42E9"/>
    <w:rsid w:val="00412D72"/>
    <w:rsid w:val="004217F2"/>
    <w:rsid w:val="0042215A"/>
    <w:rsid w:val="0043069B"/>
    <w:rsid w:val="00443991"/>
    <w:rsid w:val="00446978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B0196"/>
    <w:rsid w:val="004B51A6"/>
    <w:rsid w:val="004C01F2"/>
    <w:rsid w:val="004C469B"/>
    <w:rsid w:val="004C4F7C"/>
    <w:rsid w:val="004C5DFE"/>
    <w:rsid w:val="004D76BC"/>
    <w:rsid w:val="004E305D"/>
    <w:rsid w:val="005018F6"/>
    <w:rsid w:val="00504E68"/>
    <w:rsid w:val="00515C13"/>
    <w:rsid w:val="005235B4"/>
    <w:rsid w:val="00535DED"/>
    <w:rsid w:val="005367BC"/>
    <w:rsid w:val="00543B48"/>
    <w:rsid w:val="00544861"/>
    <w:rsid w:val="00551302"/>
    <w:rsid w:val="0057025A"/>
    <w:rsid w:val="00570E76"/>
    <w:rsid w:val="0057501B"/>
    <w:rsid w:val="00575F13"/>
    <w:rsid w:val="005826AC"/>
    <w:rsid w:val="00584871"/>
    <w:rsid w:val="00585935"/>
    <w:rsid w:val="00586FBD"/>
    <w:rsid w:val="005A5130"/>
    <w:rsid w:val="005A60D2"/>
    <w:rsid w:val="005B2EC0"/>
    <w:rsid w:val="005C734B"/>
    <w:rsid w:val="005D0802"/>
    <w:rsid w:val="005D0FF8"/>
    <w:rsid w:val="005D3538"/>
    <w:rsid w:val="005D4183"/>
    <w:rsid w:val="005E38FC"/>
    <w:rsid w:val="005E5BAD"/>
    <w:rsid w:val="005F77AA"/>
    <w:rsid w:val="006013D4"/>
    <w:rsid w:val="00606148"/>
    <w:rsid w:val="00611D9D"/>
    <w:rsid w:val="006174CE"/>
    <w:rsid w:val="00617CCB"/>
    <w:rsid w:val="0063424B"/>
    <w:rsid w:val="006413D5"/>
    <w:rsid w:val="00641F6D"/>
    <w:rsid w:val="0064210B"/>
    <w:rsid w:val="00661A02"/>
    <w:rsid w:val="00674DA2"/>
    <w:rsid w:val="00677A73"/>
    <w:rsid w:val="006820B0"/>
    <w:rsid w:val="00685974"/>
    <w:rsid w:val="0069145B"/>
    <w:rsid w:val="00692EAC"/>
    <w:rsid w:val="00693E20"/>
    <w:rsid w:val="00695658"/>
    <w:rsid w:val="006A6783"/>
    <w:rsid w:val="006A7C04"/>
    <w:rsid w:val="006B061B"/>
    <w:rsid w:val="006B53F1"/>
    <w:rsid w:val="006D6D73"/>
    <w:rsid w:val="006D7F1C"/>
    <w:rsid w:val="006E247E"/>
    <w:rsid w:val="006E4C4F"/>
    <w:rsid w:val="006E75BA"/>
    <w:rsid w:val="00702ED9"/>
    <w:rsid w:val="00706CFC"/>
    <w:rsid w:val="00712905"/>
    <w:rsid w:val="00713ABD"/>
    <w:rsid w:val="007172E9"/>
    <w:rsid w:val="00724356"/>
    <w:rsid w:val="00726C2E"/>
    <w:rsid w:val="007311DE"/>
    <w:rsid w:val="00737D22"/>
    <w:rsid w:val="007440D1"/>
    <w:rsid w:val="00757B14"/>
    <w:rsid w:val="00764206"/>
    <w:rsid w:val="00774DB5"/>
    <w:rsid w:val="00775B17"/>
    <w:rsid w:val="00776A53"/>
    <w:rsid w:val="00781327"/>
    <w:rsid w:val="007819B4"/>
    <w:rsid w:val="007A1C05"/>
    <w:rsid w:val="007A255E"/>
    <w:rsid w:val="007A6524"/>
    <w:rsid w:val="007D1623"/>
    <w:rsid w:val="007D6D12"/>
    <w:rsid w:val="007E0B69"/>
    <w:rsid w:val="007E18B2"/>
    <w:rsid w:val="007E268B"/>
    <w:rsid w:val="007F570D"/>
    <w:rsid w:val="007F6327"/>
    <w:rsid w:val="008031A5"/>
    <w:rsid w:val="00803A56"/>
    <w:rsid w:val="0081204A"/>
    <w:rsid w:val="00813F64"/>
    <w:rsid w:val="00814BC8"/>
    <w:rsid w:val="00814E9F"/>
    <w:rsid w:val="008216B1"/>
    <w:rsid w:val="00821722"/>
    <w:rsid w:val="0082380E"/>
    <w:rsid w:val="00835FC1"/>
    <w:rsid w:val="00843738"/>
    <w:rsid w:val="008505B2"/>
    <w:rsid w:val="0085368C"/>
    <w:rsid w:val="008640D0"/>
    <w:rsid w:val="00864379"/>
    <w:rsid w:val="00865A14"/>
    <w:rsid w:val="00866BA1"/>
    <w:rsid w:val="008807EC"/>
    <w:rsid w:val="00883CBF"/>
    <w:rsid w:val="00891283"/>
    <w:rsid w:val="00894EB4"/>
    <w:rsid w:val="00897D02"/>
    <w:rsid w:val="008B2C0E"/>
    <w:rsid w:val="008B36D9"/>
    <w:rsid w:val="008C296B"/>
    <w:rsid w:val="008C339B"/>
    <w:rsid w:val="008D059E"/>
    <w:rsid w:val="008D23EE"/>
    <w:rsid w:val="008D5FB4"/>
    <w:rsid w:val="008D7BF8"/>
    <w:rsid w:val="008E1588"/>
    <w:rsid w:val="008E3698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FE8"/>
    <w:rsid w:val="00950148"/>
    <w:rsid w:val="009777FB"/>
    <w:rsid w:val="00977C29"/>
    <w:rsid w:val="009803B6"/>
    <w:rsid w:val="00980D25"/>
    <w:rsid w:val="00982A4D"/>
    <w:rsid w:val="00984AD2"/>
    <w:rsid w:val="009A06FA"/>
    <w:rsid w:val="009A17ED"/>
    <w:rsid w:val="009A5D93"/>
    <w:rsid w:val="009C054F"/>
    <w:rsid w:val="009C2CE3"/>
    <w:rsid w:val="009C6C55"/>
    <w:rsid w:val="009E11D0"/>
    <w:rsid w:val="009E22F0"/>
    <w:rsid w:val="009E32C2"/>
    <w:rsid w:val="009E4F7C"/>
    <w:rsid w:val="009E62C9"/>
    <w:rsid w:val="009E6F65"/>
    <w:rsid w:val="009F1527"/>
    <w:rsid w:val="009F28AD"/>
    <w:rsid w:val="009F74FD"/>
    <w:rsid w:val="009F7B67"/>
    <w:rsid w:val="00A02F91"/>
    <w:rsid w:val="00A14854"/>
    <w:rsid w:val="00A21F2B"/>
    <w:rsid w:val="00A30954"/>
    <w:rsid w:val="00A31D43"/>
    <w:rsid w:val="00A35BFE"/>
    <w:rsid w:val="00A37EBE"/>
    <w:rsid w:val="00A5165A"/>
    <w:rsid w:val="00A57382"/>
    <w:rsid w:val="00A633E0"/>
    <w:rsid w:val="00A6381E"/>
    <w:rsid w:val="00A704EB"/>
    <w:rsid w:val="00A72B47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60BC"/>
    <w:rsid w:val="00AB070D"/>
    <w:rsid w:val="00AB6C34"/>
    <w:rsid w:val="00AC27A2"/>
    <w:rsid w:val="00AC7E48"/>
    <w:rsid w:val="00AD258E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50C67"/>
    <w:rsid w:val="00B5502E"/>
    <w:rsid w:val="00B72A2B"/>
    <w:rsid w:val="00B72F4D"/>
    <w:rsid w:val="00B760DD"/>
    <w:rsid w:val="00B86BA4"/>
    <w:rsid w:val="00B94217"/>
    <w:rsid w:val="00B974A1"/>
    <w:rsid w:val="00BA6CA2"/>
    <w:rsid w:val="00BA6E52"/>
    <w:rsid w:val="00BB04A3"/>
    <w:rsid w:val="00BB1A40"/>
    <w:rsid w:val="00BB5A7C"/>
    <w:rsid w:val="00BC0193"/>
    <w:rsid w:val="00BC5D82"/>
    <w:rsid w:val="00BD0E5F"/>
    <w:rsid w:val="00BD2FC4"/>
    <w:rsid w:val="00BF2A63"/>
    <w:rsid w:val="00BF5852"/>
    <w:rsid w:val="00BF7A97"/>
    <w:rsid w:val="00C04080"/>
    <w:rsid w:val="00C05E68"/>
    <w:rsid w:val="00C23E1C"/>
    <w:rsid w:val="00C27E88"/>
    <w:rsid w:val="00C30086"/>
    <w:rsid w:val="00C3219D"/>
    <w:rsid w:val="00C400F0"/>
    <w:rsid w:val="00C40942"/>
    <w:rsid w:val="00C41EFE"/>
    <w:rsid w:val="00C42E32"/>
    <w:rsid w:val="00C42F01"/>
    <w:rsid w:val="00C5125A"/>
    <w:rsid w:val="00C572CC"/>
    <w:rsid w:val="00C63A50"/>
    <w:rsid w:val="00C7170C"/>
    <w:rsid w:val="00C74C70"/>
    <w:rsid w:val="00C77AE4"/>
    <w:rsid w:val="00C8441A"/>
    <w:rsid w:val="00C84920"/>
    <w:rsid w:val="00C91B5E"/>
    <w:rsid w:val="00C9434A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D02878"/>
    <w:rsid w:val="00D0561F"/>
    <w:rsid w:val="00D06739"/>
    <w:rsid w:val="00D10183"/>
    <w:rsid w:val="00D120C1"/>
    <w:rsid w:val="00D143B2"/>
    <w:rsid w:val="00D148EB"/>
    <w:rsid w:val="00D20BBD"/>
    <w:rsid w:val="00D24C95"/>
    <w:rsid w:val="00D356A4"/>
    <w:rsid w:val="00D4189D"/>
    <w:rsid w:val="00D67476"/>
    <w:rsid w:val="00D721FB"/>
    <w:rsid w:val="00D73B7B"/>
    <w:rsid w:val="00D76686"/>
    <w:rsid w:val="00D90885"/>
    <w:rsid w:val="00D90E80"/>
    <w:rsid w:val="00DB396F"/>
    <w:rsid w:val="00DB5089"/>
    <w:rsid w:val="00DB7B41"/>
    <w:rsid w:val="00DD0E25"/>
    <w:rsid w:val="00DD2DD0"/>
    <w:rsid w:val="00DD7AA8"/>
    <w:rsid w:val="00DE5F01"/>
    <w:rsid w:val="00DF0EE3"/>
    <w:rsid w:val="00DF79AD"/>
    <w:rsid w:val="00E06EF5"/>
    <w:rsid w:val="00E07D41"/>
    <w:rsid w:val="00E102E2"/>
    <w:rsid w:val="00E1500E"/>
    <w:rsid w:val="00E2123F"/>
    <w:rsid w:val="00E24274"/>
    <w:rsid w:val="00E30B12"/>
    <w:rsid w:val="00E3348A"/>
    <w:rsid w:val="00E4709D"/>
    <w:rsid w:val="00E61A73"/>
    <w:rsid w:val="00E63662"/>
    <w:rsid w:val="00E642AD"/>
    <w:rsid w:val="00E72329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60EC"/>
    <w:rsid w:val="00EE563D"/>
    <w:rsid w:val="00EF2D23"/>
    <w:rsid w:val="00EF3DC1"/>
    <w:rsid w:val="00F0235F"/>
    <w:rsid w:val="00F064BD"/>
    <w:rsid w:val="00F22F76"/>
    <w:rsid w:val="00F259DE"/>
    <w:rsid w:val="00F31FDF"/>
    <w:rsid w:val="00F34D5C"/>
    <w:rsid w:val="00F368A8"/>
    <w:rsid w:val="00F419CB"/>
    <w:rsid w:val="00F535CF"/>
    <w:rsid w:val="00F536CE"/>
    <w:rsid w:val="00F573E1"/>
    <w:rsid w:val="00F61C3A"/>
    <w:rsid w:val="00F658D0"/>
    <w:rsid w:val="00F659F5"/>
    <w:rsid w:val="00F851BF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35BA"/>
    <w:rsid w:val="00FE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2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4356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24356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uiPriority w:val="99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EF2D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D22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D22D0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FD22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22D0"/>
    <w:rPr>
      <w:rFonts w:cs="Times New Roman"/>
      <w:sz w:val="24"/>
    </w:rPr>
  </w:style>
  <w:style w:type="paragraph" w:customStyle="1" w:styleId="ConsNormal">
    <w:name w:val="ConsNormal"/>
    <w:uiPriority w:val="99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61C3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1C3A"/>
    <w:rPr>
      <w:rFonts w:ascii="Tahoma" w:hAnsi="Tahoma" w:cs="Times New Roman"/>
      <w:sz w:val="16"/>
    </w:rPr>
  </w:style>
  <w:style w:type="paragraph" w:styleId="NoSpacing">
    <w:name w:val="No Spacing"/>
    <w:link w:val="NoSpacingChar"/>
    <w:uiPriority w:val="99"/>
    <w:qFormat/>
    <w:rsid w:val="003175F8"/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2C207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D72E9"/>
    <w:rPr>
      <w:rFonts w:cs="Times New Roman"/>
      <w:b/>
      <w:sz w:val="36"/>
    </w:rPr>
  </w:style>
  <w:style w:type="character" w:customStyle="1" w:styleId="NoSpacingChar">
    <w:name w:val="No Spacing Char"/>
    <w:link w:val="NoSpacing"/>
    <w:uiPriority w:val="99"/>
    <w:locked/>
    <w:rsid w:val="009E4F7C"/>
    <w:rPr>
      <w:sz w:val="22"/>
    </w:rPr>
  </w:style>
  <w:style w:type="character" w:customStyle="1" w:styleId="a">
    <w:name w:val="Основной текст_"/>
    <w:link w:val="4"/>
    <w:uiPriority w:val="99"/>
    <w:locked/>
    <w:rsid w:val="00AF2B08"/>
    <w:rPr>
      <w:sz w:val="27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0"/>
    </w:rPr>
  </w:style>
  <w:style w:type="paragraph" w:customStyle="1" w:styleId="S">
    <w:name w:val="S_Обычный"/>
    <w:basedOn w:val="Normal"/>
    <w:link w:val="S0"/>
    <w:uiPriority w:val="99"/>
    <w:rsid w:val="002953A7"/>
    <w:pPr>
      <w:spacing w:line="276" w:lineRule="auto"/>
      <w:ind w:firstLine="567"/>
      <w:jc w:val="both"/>
    </w:pPr>
    <w:rPr>
      <w:rFonts w:ascii="Bookman Old Style" w:hAnsi="Bookman Old Style"/>
      <w:szCs w:val="20"/>
    </w:rPr>
  </w:style>
  <w:style w:type="character" w:customStyle="1" w:styleId="S0">
    <w:name w:val="S_Обычный Знак"/>
    <w:link w:val="S"/>
    <w:uiPriority w:val="99"/>
    <w:locked/>
    <w:rsid w:val="002953A7"/>
    <w:rPr>
      <w:rFonts w:ascii="Bookman Old Style" w:hAnsi="Bookman Old Style"/>
      <w:sz w:val="24"/>
    </w:rPr>
  </w:style>
  <w:style w:type="paragraph" w:customStyle="1" w:styleId="a0">
    <w:name w:val="+таб"/>
    <w:basedOn w:val="Normal"/>
    <w:link w:val="a1"/>
    <w:uiPriority w:val="99"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1">
    <w:name w:val="+таб Знак"/>
    <w:link w:val="a0"/>
    <w:uiPriority w:val="99"/>
    <w:locked/>
    <w:rsid w:val="002953A7"/>
    <w:rPr>
      <w:rFonts w:ascii="Bookman Old Style" w:hAnsi="Bookman Old Style"/>
    </w:rPr>
  </w:style>
  <w:style w:type="paragraph" w:styleId="ListParagraph">
    <w:name w:val="List Paragraph"/>
    <w:basedOn w:val="Normal"/>
    <w:link w:val="ListParagraphChar"/>
    <w:uiPriority w:val="99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hAnsi="Bookman Old Style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2953A7"/>
    <w:rPr>
      <w:rFonts w:ascii="Bookman Old Style" w:hAnsi="Bookman Old Style"/>
      <w:sz w:val="22"/>
      <w:lang w:eastAsia="en-US"/>
    </w:rPr>
  </w:style>
  <w:style w:type="paragraph" w:customStyle="1" w:styleId="a2">
    <w:name w:val="Заголовок таблицы"/>
    <w:basedOn w:val="Normal"/>
    <w:uiPriority w:val="99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DefaultParagraphFont"/>
    <w:uiPriority w:val="99"/>
    <w:rsid w:val="00FA194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FA1947"/>
    <w:rPr>
      <w:rFonts w:cs="Times New Roman"/>
      <w:i/>
    </w:rPr>
  </w:style>
  <w:style w:type="character" w:styleId="Hyperlink">
    <w:name w:val="Hyperlink"/>
    <w:basedOn w:val="DefaultParagraphFont"/>
    <w:uiPriority w:val="99"/>
    <w:semiHidden/>
    <w:rsid w:val="00AE3F09"/>
    <w:rPr>
      <w:rFonts w:cs="Times New Roman"/>
      <w:color w:val="0000FF"/>
      <w:u w:val="single"/>
    </w:rPr>
  </w:style>
  <w:style w:type="paragraph" w:customStyle="1" w:styleId="a3">
    <w:name w:val="Содержимое таблицы"/>
    <w:basedOn w:val="Normal"/>
    <w:uiPriority w:val="99"/>
    <w:rsid w:val="00BA6CA2"/>
    <w:pPr>
      <w:widowControl w:val="0"/>
      <w:suppressLineNumbers/>
      <w:suppressAutoHyphens/>
    </w:pPr>
    <w:rPr>
      <w:kern w:val="1"/>
    </w:rPr>
  </w:style>
  <w:style w:type="paragraph" w:styleId="DocumentMap">
    <w:name w:val="Document Map"/>
    <w:basedOn w:val="Normal"/>
    <w:link w:val="DocumentMapChar"/>
    <w:uiPriority w:val="99"/>
    <w:semiHidden/>
    <w:rsid w:val="00543B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24356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17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891/%D0%A1%D0%BE%D0%BE%D1%80%D1%83%D0%B6%D0%B5%D0%BD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23018/%D0%A1%D0%B8%D1%81%D1%82%D0%B5%D0%BC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37</Pages>
  <Words>10763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arhitek5</cp:lastModifiedBy>
  <cp:revision>5</cp:revision>
  <cp:lastPrinted>2016-08-18T07:13:00Z</cp:lastPrinted>
  <dcterms:created xsi:type="dcterms:W3CDTF">2017-08-24T06:33:00Z</dcterms:created>
  <dcterms:modified xsi:type="dcterms:W3CDTF">2017-08-24T09:50:00Z</dcterms:modified>
</cp:coreProperties>
</file>